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7A0" w:rsidRPr="00A93BD1" w:rsidRDefault="005827A0" w:rsidP="002978C6">
      <w:pPr>
        <w:autoSpaceDN w:val="0"/>
        <w:jc w:val="center"/>
        <w:textAlignment w:val="baseline"/>
        <w:rPr>
          <w:rFonts w:cs="Tahoma"/>
          <w:kern w:val="3"/>
          <w:sz w:val="24"/>
          <w:szCs w:val="24"/>
          <w:lang w:val="de-DE" w:bidi="fa-IR"/>
        </w:rPr>
      </w:pPr>
      <w:r w:rsidRPr="00A37696">
        <w:rPr>
          <w:rFonts w:cs="Tahoma"/>
          <w:noProof/>
          <w:kern w:val="3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5" o:title=""/>
          </v:shape>
        </w:pict>
      </w:r>
    </w:p>
    <w:p w:rsidR="005827A0" w:rsidRPr="00A93BD1" w:rsidRDefault="005827A0" w:rsidP="002978C6">
      <w:pPr>
        <w:autoSpaceDN w:val="0"/>
        <w:jc w:val="center"/>
        <w:textAlignment w:val="baseline"/>
        <w:rPr>
          <w:rFonts w:cs="Tahoma"/>
          <w:kern w:val="3"/>
          <w:sz w:val="24"/>
          <w:szCs w:val="24"/>
          <w:lang w:val="de-DE" w:bidi="fa-IR"/>
        </w:rPr>
      </w:pPr>
    </w:p>
    <w:p w:rsidR="005827A0" w:rsidRPr="00A93BD1" w:rsidRDefault="005827A0" w:rsidP="002978C6">
      <w:pPr>
        <w:keepNext/>
        <w:autoSpaceDN w:val="0"/>
        <w:jc w:val="center"/>
        <w:textAlignment w:val="baseline"/>
        <w:outlineLvl w:val="0"/>
        <w:rPr>
          <w:rFonts w:cs="Tahoma"/>
          <w:b/>
          <w:kern w:val="3"/>
          <w:sz w:val="36"/>
          <w:szCs w:val="24"/>
          <w:lang w:val="de-DE" w:bidi="fa-IR"/>
        </w:rPr>
      </w:pPr>
      <w:r w:rsidRPr="00A93BD1">
        <w:rPr>
          <w:rFonts w:cs="Tahoma"/>
          <w:b/>
          <w:kern w:val="3"/>
          <w:sz w:val="36"/>
          <w:szCs w:val="24"/>
          <w:lang w:val="de-DE" w:bidi="fa-IR"/>
        </w:rPr>
        <w:t>Кирсановский городской Совет</w:t>
      </w:r>
    </w:p>
    <w:p w:rsidR="005827A0" w:rsidRPr="00A93BD1" w:rsidRDefault="005827A0" w:rsidP="002978C6">
      <w:pPr>
        <w:autoSpaceDN w:val="0"/>
        <w:jc w:val="center"/>
        <w:textAlignment w:val="baseline"/>
        <w:rPr>
          <w:rFonts w:cs="Tahoma"/>
          <w:b/>
          <w:kern w:val="3"/>
          <w:sz w:val="36"/>
          <w:szCs w:val="24"/>
          <w:lang w:val="de-DE" w:bidi="fa-IR"/>
        </w:rPr>
      </w:pPr>
      <w:r w:rsidRPr="00A93BD1">
        <w:rPr>
          <w:rFonts w:cs="Tahoma"/>
          <w:b/>
          <w:kern w:val="3"/>
          <w:sz w:val="36"/>
          <w:szCs w:val="24"/>
          <w:lang w:val="de-DE" w:bidi="fa-IR"/>
        </w:rPr>
        <w:t>народных депутатов</w:t>
      </w:r>
    </w:p>
    <w:p w:rsidR="005827A0" w:rsidRPr="00A93BD1" w:rsidRDefault="005827A0" w:rsidP="002978C6">
      <w:pPr>
        <w:keepNext/>
        <w:autoSpaceDN w:val="0"/>
        <w:jc w:val="center"/>
        <w:textAlignment w:val="baseline"/>
        <w:outlineLvl w:val="1"/>
        <w:rPr>
          <w:rFonts w:cs="Tahoma"/>
          <w:b/>
          <w:kern w:val="3"/>
          <w:sz w:val="32"/>
          <w:szCs w:val="24"/>
          <w:lang w:val="de-DE" w:bidi="fa-IR"/>
        </w:rPr>
      </w:pPr>
      <w:r w:rsidRPr="00A93BD1">
        <w:rPr>
          <w:rFonts w:cs="Tahoma"/>
          <w:b/>
          <w:kern w:val="3"/>
          <w:sz w:val="32"/>
          <w:szCs w:val="24"/>
          <w:lang w:val="de-DE" w:bidi="fa-IR"/>
        </w:rPr>
        <w:t>Тамбовской области</w:t>
      </w:r>
    </w:p>
    <w:p w:rsidR="005827A0" w:rsidRPr="00A93BD1" w:rsidRDefault="005827A0" w:rsidP="002978C6">
      <w:pPr>
        <w:keepNext/>
        <w:autoSpaceDN w:val="0"/>
        <w:jc w:val="center"/>
        <w:textAlignment w:val="baseline"/>
        <w:outlineLvl w:val="2"/>
        <w:rPr>
          <w:rFonts w:cs="Tahoma"/>
          <w:b/>
          <w:kern w:val="3"/>
          <w:sz w:val="44"/>
          <w:szCs w:val="24"/>
          <w:lang w:val="de-DE" w:bidi="fa-IR"/>
        </w:rPr>
      </w:pPr>
      <w:r>
        <w:rPr>
          <w:noProof/>
        </w:rPr>
        <w:pict>
          <v:line id="Прямая соединительная линия 2" o:spid="_x0000_s1026" style="position:absolute;left:0;text-align:left;z-index:251658240;visibility:visible;mso-wrap-distance-top:-36e-5mm;mso-wrap-distance-bottom:-36e-5mm;mso-position-vertical-relative:page" from="33.55pt,205.5pt" to="451.15pt,20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" strokeweight="4.5pt">
            <v:stroke linestyle="thickThin"/>
            <w10:wrap anchory="page"/>
          </v:line>
        </w:pict>
      </w:r>
    </w:p>
    <w:p w:rsidR="005827A0" w:rsidRPr="00A93BD1" w:rsidRDefault="005827A0" w:rsidP="002978C6">
      <w:pPr>
        <w:keepNext/>
        <w:autoSpaceDN w:val="0"/>
        <w:jc w:val="center"/>
        <w:textAlignment w:val="baseline"/>
        <w:outlineLvl w:val="2"/>
        <w:rPr>
          <w:rFonts w:cs="Tahoma"/>
          <w:b/>
          <w:kern w:val="3"/>
          <w:sz w:val="44"/>
          <w:szCs w:val="24"/>
          <w:lang w:val="de-DE" w:bidi="fa-IR"/>
        </w:rPr>
      </w:pPr>
      <w:r w:rsidRPr="00A93BD1">
        <w:rPr>
          <w:rFonts w:cs="Tahoma"/>
          <w:b/>
          <w:kern w:val="3"/>
          <w:sz w:val="44"/>
          <w:szCs w:val="24"/>
          <w:lang w:val="de-DE" w:bidi="fa-IR"/>
        </w:rPr>
        <w:t>Р Е Ш Е Н И Е</w:t>
      </w:r>
    </w:p>
    <w:p w:rsidR="005827A0" w:rsidRPr="00A93BD1" w:rsidRDefault="005827A0" w:rsidP="002978C6">
      <w:pPr>
        <w:autoSpaceDN w:val="0"/>
        <w:jc w:val="center"/>
        <w:textAlignment w:val="baseline"/>
        <w:rPr>
          <w:rFonts w:cs="Tahoma"/>
          <w:kern w:val="3"/>
          <w:sz w:val="24"/>
          <w:szCs w:val="24"/>
          <w:lang w:val="de-DE" w:bidi="fa-IR"/>
        </w:rPr>
      </w:pPr>
    </w:p>
    <w:p w:rsidR="005827A0" w:rsidRPr="00A93BD1" w:rsidRDefault="005827A0" w:rsidP="002978C6">
      <w:pPr>
        <w:autoSpaceDN w:val="0"/>
        <w:jc w:val="center"/>
        <w:textAlignment w:val="baseline"/>
        <w:rPr>
          <w:rFonts w:cs="Tahoma"/>
          <w:kern w:val="3"/>
          <w:sz w:val="24"/>
          <w:szCs w:val="24"/>
          <w:lang w:val="de-DE" w:bidi="fa-IR"/>
        </w:rPr>
      </w:pPr>
    </w:p>
    <w:p w:rsidR="005827A0" w:rsidRPr="00A93BD1" w:rsidRDefault="005827A0" w:rsidP="002978C6">
      <w:pPr>
        <w:autoSpaceDN w:val="0"/>
        <w:jc w:val="center"/>
        <w:textAlignment w:val="baseline"/>
        <w:rPr>
          <w:rFonts w:cs="Tahoma"/>
          <w:kern w:val="3"/>
          <w:sz w:val="24"/>
          <w:szCs w:val="24"/>
          <w:lang w:bidi="fa-IR"/>
        </w:rPr>
      </w:pPr>
      <w:r w:rsidRPr="00A93BD1">
        <w:rPr>
          <w:rFonts w:cs="Tahoma"/>
          <w:kern w:val="3"/>
          <w:sz w:val="24"/>
          <w:szCs w:val="24"/>
          <w:lang w:bidi="fa-IR"/>
        </w:rPr>
        <w:t>2</w:t>
      </w:r>
      <w:r>
        <w:rPr>
          <w:rFonts w:cs="Tahoma"/>
          <w:kern w:val="3"/>
          <w:sz w:val="24"/>
          <w:szCs w:val="24"/>
          <w:lang w:bidi="fa-IR"/>
        </w:rPr>
        <w:t>6</w:t>
      </w:r>
      <w:r w:rsidRPr="00A93BD1">
        <w:rPr>
          <w:rFonts w:cs="Tahoma"/>
          <w:kern w:val="3"/>
          <w:sz w:val="24"/>
          <w:szCs w:val="24"/>
          <w:lang w:val="de-DE" w:bidi="fa-IR"/>
        </w:rPr>
        <w:t xml:space="preserve"> </w:t>
      </w:r>
      <w:r>
        <w:rPr>
          <w:rFonts w:cs="Tahoma"/>
          <w:kern w:val="3"/>
          <w:sz w:val="24"/>
          <w:szCs w:val="24"/>
          <w:lang w:bidi="fa-IR"/>
        </w:rPr>
        <w:t>окт</w:t>
      </w:r>
      <w:r w:rsidRPr="00A93BD1">
        <w:rPr>
          <w:rFonts w:cs="Tahoma"/>
          <w:kern w:val="3"/>
          <w:sz w:val="24"/>
          <w:szCs w:val="24"/>
          <w:lang w:bidi="fa-IR"/>
        </w:rPr>
        <w:t>ября</w:t>
      </w:r>
      <w:r w:rsidRPr="00A93BD1">
        <w:rPr>
          <w:rFonts w:cs="Tahoma"/>
          <w:kern w:val="3"/>
          <w:sz w:val="24"/>
          <w:szCs w:val="24"/>
          <w:lang w:val="de-DE" w:bidi="fa-IR"/>
        </w:rPr>
        <w:t xml:space="preserve">  20</w:t>
      </w:r>
      <w:r w:rsidRPr="00A93BD1">
        <w:rPr>
          <w:rFonts w:cs="Tahoma"/>
          <w:kern w:val="3"/>
          <w:sz w:val="24"/>
          <w:szCs w:val="24"/>
          <w:lang w:bidi="fa-IR"/>
        </w:rPr>
        <w:t xml:space="preserve">22 </w:t>
      </w:r>
      <w:r w:rsidRPr="00A93BD1">
        <w:rPr>
          <w:rFonts w:cs="Tahoma"/>
          <w:kern w:val="3"/>
          <w:sz w:val="24"/>
          <w:szCs w:val="24"/>
          <w:lang w:val="de-DE" w:bidi="fa-IR"/>
        </w:rPr>
        <w:t xml:space="preserve"> г.                        г. Кирсанов                                            № </w:t>
      </w:r>
      <w:r w:rsidRPr="00A93BD1">
        <w:rPr>
          <w:rFonts w:cs="Tahoma"/>
          <w:kern w:val="3"/>
          <w:sz w:val="24"/>
          <w:szCs w:val="24"/>
          <w:lang w:bidi="fa-IR"/>
        </w:rPr>
        <w:t>2</w:t>
      </w:r>
      <w:r>
        <w:rPr>
          <w:rFonts w:cs="Tahoma"/>
          <w:kern w:val="3"/>
          <w:sz w:val="24"/>
          <w:szCs w:val="24"/>
          <w:lang w:bidi="fa-IR"/>
        </w:rPr>
        <w:t>22</w:t>
      </w:r>
    </w:p>
    <w:p w:rsidR="005827A0" w:rsidRPr="002258C0" w:rsidRDefault="005827A0" w:rsidP="00784961"/>
    <w:p w:rsidR="005827A0" w:rsidRPr="002258C0" w:rsidRDefault="005827A0" w:rsidP="00784961"/>
    <w:p w:rsidR="005827A0" w:rsidRPr="00736E0B" w:rsidRDefault="005827A0" w:rsidP="002D4566">
      <w:pPr>
        <w:pStyle w:val="BodyTextIndent"/>
        <w:tabs>
          <w:tab w:val="left" w:pos="5580"/>
        </w:tabs>
        <w:ind w:firstLine="708"/>
        <w:rPr>
          <w:b/>
          <w:bCs/>
        </w:rPr>
      </w:pPr>
      <w:r w:rsidRPr="00736E0B">
        <w:rPr>
          <w:b/>
          <w:bCs/>
        </w:rPr>
        <w:t xml:space="preserve">О внесении </w:t>
      </w:r>
      <w:r w:rsidRPr="002F72A1">
        <w:rPr>
          <w:b/>
          <w:bCs/>
        </w:rPr>
        <w:t>изменений и дополнений</w:t>
      </w:r>
      <w:r>
        <w:rPr>
          <w:b/>
          <w:bCs/>
        </w:rPr>
        <w:t xml:space="preserve"> </w:t>
      </w:r>
      <w:r w:rsidRPr="00736E0B">
        <w:rPr>
          <w:b/>
          <w:bCs/>
        </w:rPr>
        <w:t>в решение</w:t>
      </w:r>
    </w:p>
    <w:p w:rsidR="005827A0" w:rsidRPr="00736E0B" w:rsidRDefault="005827A0" w:rsidP="002D4566">
      <w:pPr>
        <w:pStyle w:val="BodyTextIndent"/>
        <w:tabs>
          <w:tab w:val="left" w:pos="5580"/>
        </w:tabs>
        <w:ind w:firstLine="708"/>
        <w:rPr>
          <w:b/>
          <w:bCs/>
        </w:rPr>
      </w:pPr>
      <w:r w:rsidRPr="00736E0B">
        <w:rPr>
          <w:b/>
          <w:bCs/>
        </w:rPr>
        <w:t>Кирсановского городского Совета народных депутатов</w:t>
      </w:r>
    </w:p>
    <w:p w:rsidR="005827A0" w:rsidRPr="00736E0B" w:rsidRDefault="005827A0" w:rsidP="002D4566">
      <w:pPr>
        <w:pStyle w:val="BodyTextIndent"/>
        <w:tabs>
          <w:tab w:val="left" w:pos="5580"/>
        </w:tabs>
        <w:ind w:firstLine="708"/>
        <w:rPr>
          <w:b/>
          <w:bCs/>
        </w:rPr>
      </w:pPr>
      <w:r w:rsidRPr="00736E0B">
        <w:rPr>
          <w:b/>
          <w:bCs/>
        </w:rPr>
        <w:t>от 27.03.2008 № 385 «Об оплате труда муниципальных служащих городского округа - город Кирсанов»</w:t>
      </w:r>
    </w:p>
    <w:p w:rsidR="005827A0" w:rsidRPr="002258C0" w:rsidRDefault="005827A0" w:rsidP="00784961">
      <w:pPr>
        <w:suppressAutoHyphens/>
        <w:jc w:val="center"/>
        <w:rPr>
          <w:b/>
          <w:bCs/>
          <w:sz w:val="28"/>
          <w:szCs w:val="28"/>
          <w:lang w:eastAsia="ar-SA"/>
        </w:rPr>
      </w:pPr>
    </w:p>
    <w:p w:rsidR="005827A0" w:rsidRDefault="005827A0" w:rsidP="00784961">
      <w:pPr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482D3E">
        <w:rPr>
          <w:bCs/>
          <w:sz w:val="28"/>
          <w:szCs w:val="28"/>
          <w:lang w:eastAsia="ar-SA"/>
        </w:rPr>
        <w:t>В соответствии с Федеральным закон</w:t>
      </w:r>
      <w:r>
        <w:rPr>
          <w:bCs/>
          <w:sz w:val="28"/>
          <w:szCs w:val="28"/>
          <w:lang w:eastAsia="ar-SA"/>
        </w:rPr>
        <w:t xml:space="preserve">ам </w:t>
      </w:r>
      <w:r w:rsidRPr="00784961">
        <w:rPr>
          <w:sz w:val="28"/>
          <w:szCs w:val="28"/>
        </w:rPr>
        <w:t>от 06.10.2003 №131-ФЗ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 w:rsidRPr="007408EA">
        <w:rPr>
          <w:bCs/>
          <w:sz w:val="28"/>
          <w:szCs w:val="28"/>
          <w:lang w:eastAsia="ar-SA"/>
        </w:rPr>
        <w:t>законом Тамбовской области от 02.03.2007 № 223-З «О муниципальной службе в Тамбовской области»</w:t>
      </w:r>
      <w:r w:rsidRPr="00235687">
        <w:rPr>
          <w:bCs/>
          <w:color w:val="000000"/>
          <w:sz w:val="28"/>
          <w:szCs w:val="28"/>
          <w:lang w:eastAsia="ar-SA"/>
        </w:rPr>
        <w:t xml:space="preserve">, </w:t>
      </w:r>
      <w:r w:rsidRPr="00482D3E">
        <w:rPr>
          <w:bCs/>
          <w:sz w:val="28"/>
          <w:szCs w:val="28"/>
          <w:lang w:eastAsia="ar-SA"/>
        </w:rPr>
        <w:t xml:space="preserve"> Уставом города Кирсанова, </w:t>
      </w:r>
    </w:p>
    <w:p w:rsidR="005827A0" w:rsidRPr="00482D3E" w:rsidRDefault="005827A0" w:rsidP="00784961">
      <w:pPr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482D3E">
        <w:rPr>
          <w:bCs/>
          <w:sz w:val="28"/>
          <w:szCs w:val="28"/>
          <w:lang w:eastAsia="ar-SA"/>
        </w:rPr>
        <w:t>Кирсановский городской Совет народных депутатов РЕШИЛ:</w:t>
      </w:r>
    </w:p>
    <w:p w:rsidR="005827A0" w:rsidRDefault="005827A0"/>
    <w:p w:rsidR="005827A0" w:rsidRPr="00736E0B" w:rsidRDefault="005827A0" w:rsidP="00784961">
      <w:pPr>
        <w:pStyle w:val="BodyTextIndent"/>
        <w:ind w:firstLine="708"/>
        <w:jc w:val="both"/>
      </w:pPr>
      <w:r>
        <w:t xml:space="preserve">1. </w:t>
      </w:r>
      <w:r w:rsidRPr="00736E0B">
        <w:t xml:space="preserve">Внести в решение Кирсановского городского Совета народных депутатов от 27.03.2008  № 385 «Об оплате труда муниципальных служащих городского округа-город Кирсанов» (газета «Наш Кирсанов» от 08.04.2008 </w:t>
      </w:r>
      <w:r>
        <w:t xml:space="preserve"> № 27</w:t>
      </w:r>
      <w:r w:rsidRPr="00736E0B">
        <w:t xml:space="preserve">, от 15.05.2009  № 34, газета «Кирсановская газета» от 12.11.2009  №186-190, от 14-20 мая </w:t>
      </w:r>
      <w:smartTag w:uri="urn:schemas-microsoft-com:office:smarttags" w:element="metricconverter">
        <w:smartTagPr>
          <w:attr w:name="ProductID" w:val="2010 г"/>
        </w:smartTagPr>
        <w:r w:rsidRPr="00736E0B">
          <w:t>2010 г</w:t>
        </w:r>
      </w:smartTag>
      <w:r w:rsidRPr="00736E0B">
        <w:t xml:space="preserve">.№3, спецвыпуск газеты «Кирсановская газета»  от 17.06.2011  № 43, газета «Кирсановская газета» от 26.10-01.11.2011 г. № 44, спецвыпуск 102 от 25.11.2011 г, </w:t>
      </w:r>
      <w:r w:rsidRPr="00736E0B">
        <w:rPr>
          <w:lang w:val="en-US"/>
        </w:rPr>
        <w:t>www</w:t>
      </w:r>
      <w:r w:rsidRPr="00736E0B">
        <w:t>.</w:t>
      </w:r>
      <w:r w:rsidRPr="00736E0B">
        <w:rPr>
          <w:lang w:val="en-US"/>
        </w:rPr>
        <w:t>top</w:t>
      </w:r>
      <w:r w:rsidRPr="00736E0B">
        <w:t>68.</w:t>
      </w:r>
      <w:r w:rsidRPr="00736E0B">
        <w:rPr>
          <w:lang w:val="en-US"/>
        </w:rPr>
        <w:t>ru</w:t>
      </w:r>
      <w:r w:rsidRPr="00736E0B">
        <w:t xml:space="preserve"> от 17</w:t>
      </w:r>
      <w:r>
        <w:t>.01.</w:t>
      </w:r>
      <w:r w:rsidRPr="00736E0B">
        <w:t>2013,  от 29</w:t>
      </w:r>
      <w:r>
        <w:t>.11.</w:t>
      </w:r>
      <w:r w:rsidRPr="00736E0B">
        <w:t>2013, от 25</w:t>
      </w:r>
      <w:r>
        <w:t>.03.</w:t>
      </w:r>
      <w:r w:rsidRPr="00736E0B">
        <w:t xml:space="preserve">2014, </w:t>
      </w:r>
      <w:r>
        <w:rPr>
          <w:szCs w:val="28"/>
        </w:rPr>
        <w:t>от</w:t>
      </w:r>
      <w:r w:rsidRPr="00736E0B">
        <w:rPr>
          <w:szCs w:val="28"/>
        </w:rPr>
        <w:t xml:space="preserve">20.02.2015, </w:t>
      </w:r>
      <w:r>
        <w:rPr>
          <w:szCs w:val="28"/>
        </w:rPr>
        <w:t xml:space="preserve">от </w:t>
      </w:r>
      <w:r w:rsidRPr="00736E0B">
        <w:rPr>
          <w:szCs w:val="28"/>
        </w:rPr>
        <w:t>01.06.2016, от 26.07.2016</w:t>
      </w:r>
      <w:r>
        <w:rPr>
          <w:szCs w:val="28"/>
        </w:rPr>
        <w:t>, «Кирсановский вестник» № 6 от 25.04.2019</w:t>
      </w:r>
      <w:r w:rsidRPr="00A9349C">
        <w:rPr>
          <w:szCs w:val="28"/>
        </w:rPr>
        <w:t>, №22 от 27.07.2022)</w:t>
      </w:r>
      <w:r w:rsidRPr="00736E0B">
        <w:t xml:space="preserve"> следующ</w:t>
      </w:r>
      <w:r>
        <w:t>ие изменения и дополнения</w:t>
      </w:r>
      <w:r w:rsidRPr="00736E0B">
        <w:t>:</w:t>
      </w:r>
    </w:p>
    <w:p w:rsidR="005827A0" w:rsidRDefault="005827A0" w:rsidP="008E2B28">
      <w:pPr>
        <w:pStyle w:val="ConsPlusNormal"/>
        <w:ind w:firstLine="709"/>
        <w:jc w:val="both"/>
        <w:outlineLvl w:val="0"/>
      </w:pPr>
      <w:r>
        <w:t>1.1.в Положении об оплате труда муниципальных служащих городского округа – город Кирсанов:</w:t>
      </w:r>
    </w:p>
    <w:p w:rsidR="005827A0" w:rsidRDefault="005827A0" w:rsidP="008E2B28">
      <w:pPr>
        <w:pStyle w:val="ConsPlusNormal"/>
        <w:ind w:firstLine="709"/>
        <w:jc w:val="both"/>
        <w:outlineLvl w:val="0"/>
      </w:pPr>
      <w:r>
        <w:t>1.1.1 часть 3 дополнить  абзацем следующего содержания:</w:t>
      </w:r>
    </w:p>
    <w:p w:rsidR="005827A0" w:rsidRDefault="005827A0" w:rsidP="008E2B28">
      <w:pPr>
        <w:pStyle w:val="ConsPlusNormal"/>
        <w:ind w:firstLine="709"/>
        <w:jc w:val="both"/>
        <w:outlineLvl w:val="0"/>
        <w:rPr>
          <w:shd w:val="clear" w:color="auto" w:fill="FFFFFF"/>
        </w:rPr>
      </w:pPr>
      <w:r w:rsidRPr="008E2B28">
        <w:t>«</w:t>
      </w:r>
      <w:r w:rsidRPr="008E2B28">
        <w:rPr>
          <w:shd w:val="clear" w:color="auto" w:fill="FFFFFF"/>
        </w:rPr>
        <w:t>преми</w:t>
      </w:r>
      <w:r>
        <w:rPr>
          <w:shd w:val="clear" w:color="auto" w:fill="FFFFFF"/>
        </w:rPr>
        <w:t>я</w:t>
      </w:r>
      <w:r w:rsidRPr="008E2B28">
        <w:rPr>
          <w:shd w:val="clear" w:color="auto" w:fill="FFFFFF"/>
        </w:rPr>
        <w:t xml:space="preserve"> по итогам работы за квартал, за год.»;</w:t>
      </w:r>
    </w:p>
    <w:p w:rsidR="005827A0" w:rsidRDefault="005827A0" w:rsidP="00131ED0">
      <w:pPr>
        <w:pStyle w:val="ConsPlusNormal"/>
        <w:ind w:firstLine="709"/>
        <w:jc w:val="both"/>
        <w:outlineLvl w:val="0"/>
        <w:rPr>
          <w:shd w:val="clear" w:color="auto" w:fill="FFFFFF"/>
        </w:rPr>
      </w:pPr>
      <w:r>
        <w:rPr>
          <w:shd w:val="clear" w:color="auto" w:fill="FFFFFF"/>
        </w:rPr>
        <w:t>1.1.2. в части 7 цифру «2,4» заменить на цифру «3,1»;</w:t>
      </w:r>
    </w:p>
    <w:p w:rsidR="005827A0" w:rsidRPr="00E27060" w:rsidRDefault="005827A0" w:rsidP="00131ED0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31ED0">
        <w:rPr>
          <w:rFonts w:ascii="Times New Roman" w:hAnsi="Times New Roman"/>
          <w:sz w:val="28"/>
          <w:szCs w:val="28"/>
          <w:shd w:val="clear" w:color="auto" w:fill="FFFFFF"/>
        </w:rPr>
        <w:t>1.1.</w:t>
      </w:r>
      <w:r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Pr="00131ED0">
        <w:rPr>
          <w:rFonts w:ascii="Times New Roman" w:hAnsi="Times New Roman"/>
          <w:sz w:val="28"/>
          <w:szCs w:val="28"/>
          <w:shd w:val="clear" w:color="auto" w:fill="FFFFFF"/>
        </w:rPr>
        <w:t>. в части 11 слова «</w:t>
      </w:r>
      <w:r w:rsidRPr="00E27060">
        <w:rPr>
          <w:rFonts w:ascii="Times New Roman" w:hAnsi="Times New Roman"/>
          <w:sz w:val="28"/>
          <w:szCs w:val="28"/>
        </w:rPr>
        <w:t>ежемесячного денежного поощрения - в размере тридцати должностных окладов</w:t>
      </w:r>
      <w:r w:rsidRPr="00E27060">
        <w:rPr>
          <w:rFonts w:ascii="Times New Roman" w:hAnsi="Times New Roman"/>
          <w:sz w:val="28"/>
          <w:szCs w:val="28"/>
          <w:shd w:val="clear" w:color="auto" w:fill="FFFFFF"/>
        </w:rPr>
        <w:t>» заменить словами  «</w:t>
      </w:r>
      <w:r w:rsidRPr="00E27060">
        <w:rPr>
          <w:rFonts w:ascii="Times New Roman" w:hAnsi="Times New Roman"/>
          <w:sz w:val="28"/>
          <w:szCs w:val="28"/>
        </w:rPr>
        <w:t>ежемесячного денежного поощрения - в размере тридцати девяти должностных окладов»</w:t>
      </w:r>
      <w:r w:rsidRPr="00E27060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5827A0" w:rsidRDefault="005827A0" w:rsidP="00131ED0">
      <w:pPr>
        <w:pStyle w:val="ConsPlusNormal"/>
        <w:ind w:firstLine="709"/>
        <w:jc w:val="both"/>
        <w:outlineLvl w:val="0"/>
      </w:pPr>
      <w:r>
        <w:rPr>
          <w:shd w:val="clear" w:color="auto" w:fill="FFFFFF"/>
        </w:rPr>
        <w:t xml:space="preserve">1.1.4. часть 11 дополнить </w:t>
      </w:r>
      <w:r>
        <w:t>абзацем следующего содержания:</w:t>
      </w:r>
    </w:p>
    <w:p w:rsidR="005827A0" w:rsidRDefault="005827A0" w:rsidP="00131ED0">
      <w:pPr>
        <w:pStyle w:val="ConsPlusNormal"/>
        <w:ind w:firstLine="709"/>
        <w:jc w:val="both"/>
        <w:outlineLvl w:val="0"/>
        <w:rPr>
          <w:shd w:val="clear" w:color="auto" w:fill="FFFFFF"/>
        </w:rPr>
      </w:pPr>
      <w:r>
        <w:rPr>
          <w:shd w:val="clear" w:color="auto" w:fill="FFFFFF"/>
        </w:rPr>
        <w:t>«премии по итогам работы за квартал, за год – в размере до четырнадцати должностных окладов.»;</w:t>
      </w:r>
    </w:p>
    <w:p w:rsidR="005827A0" w:rsidRDefault="005827A0" w:rsidP="008E2B28">
      <w:pPr>
        <w:pStyle w:val="ConsPlusNormal"/>
        <w:ind w:firstLine="709"/>
        <w:jc w:val="both"/>
        <w:outlineLvl w:val="0"/>
      </w:pPr>
      <w:r>
        <w:rPr>
          <w:shd w:val="clear" w:color="auto" w:fill="FFFFFF"/>
        </w:rPr>
        <w:t>1.1.5. дополнить</w:t>
      </w:r>
      <w:r>
        <w:t xml:space="preserve"> частью 14 следующего содержания:</w:t>
      </w:r>
    </w:p>
    <w:p w:rsidR="005827A0" w:rsidRDefault="005827A0" w:rsidP="008E2B28">
      <w:pPr>
        <w:pStyle w:val="ConsPlusNormal"/>
        <w:ind w:firstLine="709"/>
        <w:jc w:val="both"/>
        <w:outlineLvl w:val="0"/>
      </w:pPr>
      <w:r>
        <w:t>«14. Порядок и размеры выплаты премии по итогам работы за квартал, за год устанавливаются согласно приложению № 8 к настоящему Положению.»;</w:t>
      </w:r>
    </w:p>
    <w:p w:rsidR="005827A0" w:rsidRDefault="005827A0" w:rsidP="008E2B28">
      <w:pPr>
        <w:pStyle w:val="ConsPlusNormal"/>
        <w:ind w:firstLine="709"/>
        <w:jc w:val="both"/>
        <w:outlineLvl w:val="0"/>
      </w:pPr>
      <w:r>
        <w:t>1.1.6. приложение № 1 к Положению «Размеры должностных окладов муниципальных служащих» изложить в новой редакции согласно приложению № 1 к настоящему решению;</w:t>
      </w:r>
    </w:p>
    <w:p w:rsidR="005827A0" w:rsidRDefault="005827A0" w:rsidP="00901520">
      <w:pPr>
        <w:pStyle w:val="ConsPlusNormal"/>
        <w:ind w:firstLine="709"/>
        <w:jc w:val="both"/>
        <w:outlineLvl w:val="0"/>
      </w:pPr>
      <w:r>
        <w:t>1.1.7. приложение № 7 к Положению «Таблица соответствия классных чинов, квалификационных разрядов муниципальных служащих городского округа – город Кирсанов классным чинам государственной гражданской службы Тамбовской области и размеры надбавок за классный чин муниципальных служащих городского округа –город Кирсанов» изложить в новой редакции согласно приложению № 2 к настоящему решению;</w:t>
      </w:r>
    </w:p>
    <w:p w:rsidR="005827A0" w:rsidRDefault="005827A0" w:rsidP="008E2B28">
      <w:pPr>
        <w:pStyle w:val="ConsPlusNormal"/>
        <w:ind w:firstLine="709"/>
        <w:jc w:val="both"/>
        <w:outlineLvl w:val="0"/>
      </w:pPr>
      <w:r>
        <w:t>1.1.8. дополнить приложением № 8 «</w:t>
      </w:r>
      <w:r w:rsidRPr="00901520">
        <w:t>Размеры и порядок выплаты премии по итогам работы за квартал, за год</w:t>
      </w:r>
      <w:r>
        <w:t>» согласно приложению № 3 к настоящему решению.</w:t>
      </w:r>
    </w:p>
    <w:p w:rsidR="005827A0" w:rsidRPr="00736E0B" w:rsidRDefault="005827A0" w:rsidP="00701502">
      <w:pPr>
        <w:ind w:firstLine="709"/>
        <w:jc w:val="both"/>
      </w:pPr>
      <w:r w:rsidRPr="00736E0B">
        <w:rPr>
          <w:sz w:val="28"/>
          <w:szCs w:val="28"/>
        </w:rPr>
        <w:t>2. Контроль за исполнением настоящего решения возложить на постоянную комиссию городского Совета народных депутатов по бюджету, экономике, налогообложению и развитию предпринимательства (Волынкина</w:t>
      </w:r>
      <w:r>
        <w:rPr>
          <w:sz w:val="28"/>
          <w:szCs w:val="28"/>
        </w:rPr>
        <w:t> </w:t>
      </w:r>
      <w:r w:rsidRPr="00736E0B">
        <w:rPr>
          <w:sz w:val="28"/>
          <w:szCs w:val="28"/>
        </w:rPr>
        <w:t>С.Ю.).</w:t>
      </w:r>
    </w:p>
    <w:p w:rsidR="005827A0" w:rsidRPr="00736E0B" w:rsidRDefault="005827A0" w:rsidP="00701502">
      <w:pPr>
        <w:ind w:firstLine="709"/>
        <w:jc w:val="both"/>
      </w:pPr>
      <w:r w:rsidRPr="00736E0B">
        <w:rPr>
          <w:sz w:val="28"/>
          <w:szCs w:val="28"/>
        </w:rPr>
        <w:t>3. Настоящее решение вступает в силу со следующего дня после его официального опубликования</w:t>
      </w:r>
      <w:r>
        <w:rPr>
          <w:sz w:val="28"/>
          <w:szCs w:val="28"/>
        </w:rPr>
        <w:t xml:space="preserve"> и распространяется на правоотношения, возникшие с 1 сентября 2022 года</w:t>
      </w:r>
      <w:r w:rsidRPr="00736E0B">
        <w:rPr>
          <w:sz w:val="28"/>
          <w:szCs w:val="28"/>
        </w:rPr>
        <w:t>.</w:t>
      </w:r>
    </w:p>
    <w:p w:rsidR="005827A0" w:rsidRDefault="005827A0" w:rsidP="00701502">
      <w:pPr>
        <w:ind w:firstLine="709"/>
        <w:jc w:val="both"/>
        <w:rPr>
          <w:sz w:val="28"/>
          <w:szCs w:val="28"/>
        </w:rPr>
      </w:pPr>
      <w:r w:rsidRPr="00736E0B">
        <w:rPr>
          <w:sz w:val="28"/>
          <w:szCs w:val="28"/>
        </w:rPr>
        <w:t>4. Опубликовать (разместить) настоящее решение в периодическом печатном издании «Кирсановский вестн</w:t>
      </w:r>
      <w:r>
        <w:rPr>
          <w:sz w:val="28"/>
          <w:szCs w:val="28"/>
        </w:rPr>
        <w:t>и</w:t>
      </w:r>
      <w:r w:rsidRPr="00736E0B">
        <w:rPr>
          <w:sz w:val="28"/>
          <w:szCs w:val="28"/>
        </w:rPr>
        <w:t xml:space="preserve">к». </w:t>
      </w:r>
    </w:p>
    <w:p w:rsidR="005827A0" w:rsidRDefault="005827A0" w:rsidP="00701502">
      <w:pPr>
        <w:ind w:firstLine="709"/>
        <w:jc w:val="both"/>
        <w:rPr>
          <w:sz w:val="28"/>
          <w:szCs w:val="28"/>
        </w:rPr>
      </w:pPr>
    </w:p>
    <w:p w:rsidR="005827A0" w:rsidRDefault="005827A0" w:rsidP="00701502">
      <w:pPr>
        <w:ind w:firstLine="709"/>
        <w:jc w:val="both"/>
        <w:rPr>
          <w:sz w:val="28"/>
          <w:szCs w:val="28"/>
        </w:rPr>
      </w:pPr>
    </w:p>
    <w:p w:rsidR="005827A0" w:rsidRDefault="005827A0" w:rsidP="00701502">
      <w:pPr>
        <w:ind w:firstLine="709"/>
        <w:jc w:val="both"/>
        <w:rPr>
          <w:sz w:val="28"/>
          <w:szCs w:val="28"/>
        </w:rPr>
      </w:pPr>
    </w:p>
    <w:tbl>
      <w:tblPr>
        <w:tblW w:w="946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5039"/>
        <w:gridCol w:w="4426"/>
      </w:tblGrid>
      <w:tr w:rsidR="005827A0" w:rsidRPr="00736E0B" w:rsidTr="00B37D9F">
        <w:trPr>
          <w:tblCellSpacing w:w="0" w:type="dxa"/>
        </w:trPr>
        <w:tc>
          <w:tcPr>
            <w:tcW w:w="5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27A0" w:rsidRPr="00736E0B" w:rsidRDefault="005827A0" w:rsidP="00D61B7A">
            <w:pPr>
              <w:ind w:firstLine="34"/>
              <w:rPr>
                <w:sz w:val="24"/>
                <w:szCs w:val="24"/>
              </w:rPr>
            </w:pPr>
            <w:r w:rsidRPr="00736E0B">
              <w:rPr>
                <w:sz w:val="28"/>
                <w:szCs w:val="28"/>
              </w:rPr>
              <w:t>Председатель городского</w:t>
            </w:r>
          </w:p>
          <w:p w:rsidR="005827A0" w:rsidRPr="00736E0B" w:rsidRDefault="005827A0" w:rsidP="00D61B7A">
            <w:pPr>
              <w:ind w:firstLine="34"/>
              <w:rPr>
                <w:sz w:val="24"/>
                <w:szCs w:val="24"/>
              </w:rPr>
            </w:pPr>
            <w:r w:rsidRPr="00736E0B">
              <w:rPr>
                <w:sz w:val="28"/>
                <w:szCs w:val="28"/>
              </w:rPr>
              <w:t>Совета народных депутатов</w:t>
            </w:r>
          </w:p>
          <w:p w:rsidR="005827A0" w:rsidRPr="00736E0B" w:rsidRDefault="005827A0" w:rsidP="00D61B7A">
            <w:pPr>
              <w:ind w:firstLine="34"/>
              <w:rPr>
                <w:sz w:val="24"/>
                <w:szCs w:val="24"/>
              </w:rPr>
            </w:pPr>
          </w:p>
          <w:p w:rsidR="005827A0" w:rsidRPr="00736E0B" w:rsidRDefault="005827A0" w:rsidP="00701502">
            <w:pPr>
              <w:ind w:firstLine="34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               О.Р</w:t>
            </w:r>
            <w:r w:rsidRPr="00736E0B">
              <w:rPr>
                <w:sz w:val="28"/>
                <w:szCs w:val="28"/>
              </w:rPr>
              <w:t>. Шапиро</w:t>
            </w:r>
            <w:r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27A0" w:rsidRPr="00736E0B" w:rsidRDefault="005827A0" w:rsidP="00D61B7A">
            <w:pPr>
              <w:rPr>
                <w:sz w:val="24"/>
                <w:szCs w:val="24"/>
              </w:rPr>
            </w:pPr>
            <w:r w:rsidRPr="00736E0B">
              <w:rPr>
                <w:sz w:val="28"/>
                <w:szCs w:val="28"/>
              </w:rPr>
              <w:t>Глава города Кирсанова</w:t>
            </w:r>
          </w:p>
          <w:p w:rsidR="005827A0" w:rsidRPr="00736E0B" w:rsidRDefault="005827A0" w:rsidP="00D61B7A">
            <w:pPr>
              <w:rPr>
                <w:sz w:val="24"/>
                <w:szCs w:val="24"/>
              </w:rPr>
            </w:pPr>
          </w:p>
          <w:p w:rsidR="005827A0" w:rsidRPr="00736E0B" w:rsidRDefault="005827A0" w:rsidP="00D61B7A">
            <w:pPr>
              <w:rPr>
                <w:sz w:val="24"/>
                <w:szCs w:val="24"/>
              </w:rPr>
            </w:pPr>
          </w:p>
          <w:p w:rsidR="005827A0" w:rsidRPr="00736E0B" w:rsidRDefault="005827A0" w:rsidP="00D61B7A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  <w:r w:rsidRPr="00736E0B">
              <w:rPr>
                <w:sz w:val="28"/>
                <w:szCs w:val="28"/>
              </w:rPr>
              <w:t>С.А. Павлов</w:t>
            </w:r>
          </w:p>
        </w:tc>
      </w:tr>
    </w:tbl>
    <w:p w:rsidR="005827A0" w:rsidRDefault="005827A0" w:rsidP="00901520">
      <w:pPr>
        <w:jc w:val="right"/>
        <w:rPr>
          <w:sz w:val="28"/>
          <w:szCs w:val="28"/>
        </w:rPr>
      </w:pPr>
    </w:p>
    <w:p w:rsidR="005827A0" w:rsidRPr="008E2B28" w:rsidRDefault="005827A0" w:rsidP="00901520">
      <w:pPr>
        <w:jc w:val="right"/>
        <w:rPr>
          <w:sz w:val="28"/>
        </w:rPr>
      </w:pPr>
      <w:r>
        <w:rPr>
          <w:sz w:val="28"/>
          <w:szCs w:val="28"/>
        </w:rPr>
        <w:br w:type="page"/>
      </w:r>
      <w:r w:rsidRPr="008E2B28">
        <w:rPr>
          <w:sz w:val="28"/>
        </w:rPr>
        <w:t>ПРИЛОЖЕНИЕ №</w:t>
      </w:r>
      <w:r>
        <w:rPr>
          <w:sz w:val="28"/>
        </w:rPr>
        <w:t>1</w:t>
      </w:r>
    </w:p>
    <w:p w:rsidR="005827A0" w:rsidRDefault="005827A0" w:rsidP="00131ED0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Кирсановского городского</w:t>
      </w:r>
    </w:p>
    <w:p w:rsidR="005827A0" w:rsidRDefault="005827A0" w:rsidP="005C04CD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Совета народных депутатов</w:t>
      </w:r>
    </w:p>
    <w:p w:rsidR="005827A0" w:rsidRDefault="005827A0" w:rsidP="005C04CD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Тамбовской области</w:t>
      </w:r>
    </w:p>
    <w:p w:rsidR="005827A0" w:rsidRDefault="005827A0" w:rsidP="005C04CD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от «26» октября  2022 года № 222</w:t>
      </w:r>
    </w:p>
    <w:p w:rsidR="005827A0" w:rsidRDefault="005827A0" w:rsidP="00185D51">
      <w:pPr>
        <w:pStyle w:val="Standard"/>
        <w:jc w:val="center"/>
        <w:rPr>
          <w:b/>
          <w:sz w:val="28"/>
          <w:szCs w:val="28"/>
        </w:rPr>
      </w:pPr>
    </w:p>
    <w:p w:rsidR="005827A0" w:rsidRPr="008E2B28" w:rsidRDefault="005827A0" w:rsidP="00901520">
      <w:pPr>
        <w:jc w:val="right"/>
        <w:rPr>
          <w:sz w:val="28"/>
        </w:rPr>
      </w:pPr>
      <w:r>
        <w:rPr>
          <w:sz w:val="28"/>
        </w:rPr>
        <w:t>П</w:t>
      </w:r>
      <w:r w:rsidRPr="008E2B28">
        <w:rPr>
          <w:sz w:val="28"/>
        </w:rPr>
        <w:t>РИЛОЖЕНИЕ №</w:t>
      </w:r>
      <w:r>
        <w:rPr>
          <w:sz w:val="28"/>
        </w:rPr>
        <w:t>1</w:t>
      </w:r>
    </w:p>
    <w:p w:rsidR="005827A0" w:rsidRPr="008E2B28" w:rsidRDefault="005827A0" w:rsidP="00901520">
      <w:pPr>
        <w:jc w:val="right"/>
        <w:rPr>
          <w:sz w:val="28"/>
        </w:rPr>
      </w:pPr>
      <w:r w:rsidRPr="008E2B28">
        <w:rPr>
          <w:sz w:val="28"/>
        </w:rPr>
        <w:t>к Положению об оплате труда</w:t>
      </w:r>
    </w:p>
    <w:p w:rsidR="005827A0" w:rsidRDefault="005827A0" w:rsidP="00901520">
      <w:pPr>
        <w:jc w:val="right"/>
        <w:rPr>
          <w:sz w:val="28"/>
        </w:rPr>
      </w:pPr>
      <w:r w:rsidRPr="008E2B28">
        <w:rPr>
          <w:sz w:val="28"/>
        </w:rPr>
        <w:t>муниципальных служащих</w:t>
      </w:r>
    </w:p>
    <w:p w:rsidR="005827A0" w:rsidRPr="00322808" w:rsidRDefault="005827A0" w:rsidP="00901520">
      <w:pPr>
        <w:jc w:val="right"/>
        <w:rPr>
          <w:sz w:val="28"/>
        </w:rPr>
      </w:pPr>
    </w:p>
    <w:p w:rsidR="005827A0" w:rsidRPr="00322808" w:rsidRDefault="005827A0" w:rsidP="00821100">
      <w:pPr>
        <w:pStyle w:val="Heading6"/>
        <w:rPr>
          <w:b/>
        </w:rPr>
      </w:pPr>
      <w:r w:rsidRPr="00322808">
        <w:rPr>
          <w:b/>
        </w:rPr>
        <w:t xml:space="preserve">Размеры должностных окладов муниципальных служащих </w:t>
      </w:r>
    </w:p>
    <w:p w:rsidR="005827A0" w:rsidRPr="00322808" w:rsidRDefault="005827A0" w:rsidP="00821100"/>
    <w:p w:rsidR="005827A0" w:rsidRPr="00322808" w:rsidRDefault="005827A0" w:rsidP="00821100"/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68"/>
        <w:gridCol w:w="95"/>
        <w:gridCol w:w="85"/>
        <w:gridCol w:w="2004"/>
      </w:tblGrid>
      <w:tr w:rsidR="005827A0" w:rsidRPr="00322808" w:rsidTr="0039736F">
        <w:tc>
          <w:tcPr>
            <w:tcW w:w="7668" w:type="dxa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Наименование должности</w:t>
            </w:r>
          </w:p>
        </w:tc>
        <w:tc>
          <w:tcPr>
            <w:tcW w:w="2184" w:type="dxa"/>
            <w:gridSpan w:val="3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Месячный должностной оклад, руб</w:t>
            </w:r>
            <w:r>
              <w:rPr>
                <w:sz w:val="28"/>
              </w:rPr>
              <w:t>.</w:t>
            </w:r>
          </w:p>
        </w:tc>
      </w:tr>
      <w:tr w:rsidR="005827A0" w:rsidRPr="00322808" w:rsidTr="0039736F">
        <w:trPr>
          <w:cantSplit/>
        </w:trPr>
        <w:tc>
          <w:tcPr>
            <w:tcW w:w="9852" w:type="dxa"/>
            <w:gridSpan w:val="4"/>
          </w:tcPr>
          <w:p w:rsidR="005827A0" w:rsidRPr="00322808" w:rsidRDefault="005827A0" w:rsidP="0039736F">
            <w:pPr>
              <w:jc w:val="center"/>
              <w:rPr>
                <w:b/>
                <w:sz w:val="28"/>
              </w:rPr>
            </w:pPr>
            <w:r w:rsidRPr="00322808">
              <w:rPr>
                <w:b/>
                <w:sz w:val="28"/>
              </w:rPr>
              <w:t>Часть1. Должности муниципальной службы в представительном органе местного самоуправления</w:t>
            </w:r>
          </w:p>
        </w:tc>
      </w:tr>
      <w:tr w:rsidR="005827A0" w:rsidRPr="00322808" w:rsidTr="0039736F">
        <w:trPr>
          <w:cantSplit/>
        </w:trPr>
        <w:tc>
          <w:tcPr>
            <w:tcW w:w="9852" w:type="dxa"/>
            <w:gridSpan w:val="4"/>
          </w:tcPr>
          <w:p w:rsidR="005827A0" w:rsidRPr="00322808" w:rsidRDefault="005827A0" w:rsidP="0039736F">
            <w:pPr>
              <w:jc w:val="center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Должности муниципальной службы, замещаемые для непосредственного обеспечения исполнения полномочий лица, замещающего муниципальную должность, на срок полномочий указанного лица</w:t>
            </w:r>
          </w:p>
        </w:tc>
      </w:tr>
      <w:tr w:rsidR="005827A0" w:rsidRPr="00322808" w:rsidTr="0039736F">
        <w:trPr>
          <w:cantSplit/>
        </w:trPr>
        <w:tc>
          <w:tcPr>
            <w:tcW w:w="9852" w:type="dxa"/>
            <w:gridSpan w:val="4"/>
          </w:tcPr>
          <w:p w:rsidR="005827A0" w:rsidRPr="00322808" w:rsidRDefault="005827A0" w:rsidP="0039736F">
            <w:pPr>
              <w:jc w:val="center"/>
              <w:rPr>
                <w:sz w:val="28"/>
                <w:szCs w:val="28"/>
              </w:rPr>
            </w:pPr>
            <w:r w:rsidRPr="00322808">
              <w:rPr>
                <w:sz w:val="28"/>
              </w:rPr>
              <w:t>Ведущая группа должностей муниципальной службы</w:t>
            </w:r>
          </w:p>
        </w:tc>
      </w:tr>
      <w:tr w:rsidR="005827A0" w:rsidRPr="00322808" w:rsidTr="0039736F">
        <w:trPr>
          <w:cantSplit/>
        </w:trPr>
        <w:tc>
          <w:tcPr>
            <w:tcW w:w="7668" w:type="dxa"/>
          </w:tcPr>
          <w:p w:rsidR="005827A0" w:rsidRPr="0000469E" w:rsidRDefault="005827A0" w:rsidP="0039736F">
            <w:pPr>
              <w:jc w:val="both"/>
              <w:rPr>
                <w:sz w:val="28"/>
                <w:szCs w:val="28"/>
              </w:rPr>
            </w:pPr>
            <w:r w:rsidRPr="0000469E">
              <w:rPr>
                <w:sz w:val="28"/>
                <w:szCs w:val="28"/>
              </w:rPr>
              <w:t xml:space="preserve">Помощник </w:t>
            </w:r>
          </w:p>
        </w:tc>
        <w:tc>
          <w:tcPr>
            <w:tcW w:w="2184" w:type="dxa"/>
            <w:gridSpan w:val="3"/>
          </w:tcPr>
          <w:p w:rsidR="005827A0" w:rsidRPr="00322808" w:rsidRDefault="005827A0" w:rsidP="0039736F">
            <w:pPr>
              <w:jc w:val="center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3695</w:t>
            </w:r>
          </w:p>
        </w:tc>
      </w:tr>
      <w:tr w:rsidR="005827A0" w:rsidRPr="00322808" w:rsidTr="0039736F">
        <w:trPr>
          <w:cantSplit/>
        </w:trPr>
        <w:tc>
          <w:tcPr>
            <w:tcW w:w="9852" w:type="dxa"/>
            <w:gridSpan w:val="4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 xml:space="preserve">Должности муниципальной службы, замещаемые путем заключения </w:t>
            </w:r>
          </w:p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 xml:space="preserve">трудового договора с установленным кругом обязанностей </w:t>
            </w:r>
          </w:p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 xml:space="preserve">по обеспечению исполнения полномочий органа </w:t>
            </w:r>
          </w:p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местного самоуправления</w:t>
            </w:r>
          </w:p>
        </w:tc>
      </w:tr>
      <w:tr w:rsidR="005827A0" w:rsidRPr="00322808" w:rsidTr="0039736F">
        <w:trPr>
          <w:cantSplit/>
        </w:trPr>
        <w:tc>
          <w:tcPr>
            <w:tcW w:w="9852" w:type="dxa"/>
            <w:gridSpan w:val="4"/>
          </w:tcPr>
          <w:p w:rsidR="005827A0" w:rsidRPr="00A37696" w:rsidRDefault="005827A0" w:rsidP="0039736F">
            <w:pPr>
              <w:pStyle w:val="Heading1"/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37696">
              <w:rPr>
                <w:rFonts w:ascii="Times New Roman" w:hAnsi="Times New Roman"/>
                <w:color w:val="auto"/>
                <w:sz w:val="28"/>
              </w:rPr>
              <w:t>Главная группа должностей муниципальной службы</w:t>
            </w:r>
          </w:p>
          <w:p w:rsidR="005827A0" w:rsidRPr="00322808" w:rsidRDefault="005827A0" w:rsidP="0039736F"/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Руководитель аппарата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6857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Начальник отдела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6234</w:t>
            </w:r>
          </w:p>
        </w:tc>
      </w:tr>
      <w:tr w:rsidR="005827A0" w:rsidRPr="00322808" w:rsidTr="0039736F">
        <w:trPr>
          <w:cantSplit/>
        </w:trPr>
        <w:tc>
          <w:tcPr>
            <w:tcW w:w="9852" w:type="dxa"/>
            <w:gridSpan w:val="4"/>
          </w:tcPr>
          <w:p w:rsidR="005827A0" w:rsidRPr="00A37696" w:rsidRDefault="005827A0" w:rsidP="0039736F">
            <w:pPr>
              <w:pStyle w:val="Heading1"/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37696">
              <w:rPr>
                <w:rFonts w:ascii="Times New Roman" w:hAnsi="Times New Roman"/>
                <w:color w:val="auto"/>
                <w:sz w:val="28"/>
              </w:rPr>
              <w:t>Ведущая группа должностей муниципальной службы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Заместитель начальника отдела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5832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Главный юрисконсульт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5012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Главный бухгалтер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5012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Главный инспектор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5012</w:t>
            </w:r>
          </w:p>
        </w:tc>
      </w:tr>
      <w:tr w:rsidR="005827A0" w:rsidRPr="00322808" w:rsidTr="0039736F">
        <w:trPr>
          <w:cantSplit/>
        </w:trPr>
        <w:tc>
          <w:tcPr>
            <w:tcW w:w="9852" w:type="dxa"/>
            <w:gridSpan w:val="4"/>
          </w:tcPr>
          <w:p w:rsidR="005827A0" w:rsidRPr="00A37696" w:rsidRDefault="005827A0" w:rsidP="0039736F">
            <w:pPr>
              <w:pStyle w:val="Heading1"/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37696">
              <w:rPr>
                <w:rFonts w:ascii="Times New Roman" w:hAnsi="Times New Roman"/>
                <w:color w:val="auto"/>
                <w:sz w:val="28"/>
              </w:rPr>
              <w:t>Старшая группа должностей муниципальной службы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Консультант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4708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Юрисконсульт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4708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Главный специалист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3853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Ведущий специалист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3853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Инспектор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3853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Бухгалтер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3228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Специалист 1 разряда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22808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2672</w:t>
            </w:r>
          </w:p>
        </w:tc>
      </w:tr>
      <w:tr w:rsidR="005827A0" w:rsidRPr="00322808" w:rsidTr="0039736F">
        <w:trPr>
          <w:cantSplit/>
        </w:trPr>
        <w:tc>
          <w:tcPr>
            <w:tcW w:w="9852" w:type="dxa"/>
            <w:gridSpan w:val="4"/>
          </w:tcPr>
          <w:p w:rsidR="005827A0" w:rsidRPr="00322808" w:rsidRDefault="005827A0" w:rsidP="0039736F">
            <w:pPr>
              <w:jc w:val="center"/>
              <w:rPr>
                <w:b/>
                <w:sz w:val="28"/>
              </w:rPr>
            </w:pPr>
            <w:r w:rsidRPr="00322808">
              <w:rPr>
                <w:b/>
                <w:sz w:val="28"/>
              </w:rPr>
              <w:t>Часть 2. Должности муниципальной службы в исполнительно-распорядительном органе местного самоуправления</w:t>
            </w:r>
          </w:p>
        </w:tc>
      </w:tr>
      <w:tr w:rsidR="005827A0" w:rsidRPr="00322808" w:rsidTr="0039736F">
        <w:trPr>
          <w:cantSplit/>
        </w:trPr>
        <w:tc>
          <w:tcPr>
            <w:tcW w:w="9852" w:type="dxa"/>
            <w:gridSpan w:val="4"/>
          </w:tcPr>
          <w:p w:rsidR="005827A0" w:rsidRPr="00322808" w:rsidRDefault="005827A0" w:rsidP="00322808">
            <w:pPr>
              <w:jc w:val="center"/>
              <w:rPr>
                <w:b/>
                <w:sz w:val="28"/>
              </w:rPr>
            </w:pPr>
            <w:r w:rsidRPr="00322808">
              <w:rPr>
                <w:sz w:val="28"/>
                <w:szCs w:val="28"/>
              </w:rPr>
              <w:t>Должность муниципальной службы, замещаемая по контракту, заключаемому по результатам конкурса на срок полномочий, определяемый Уставом города Кирсанова</w:t>
            </w:r>
          </w:p>
        </w:tc>
      </w:tr>
      <w:tr w:rsidR="005827A0" w:rsidRPr="00322808" w:rsidTr="0039736F">
        <w:trPr>
          <w:cantSplit/>
        </w:trPr>
        <w:tc>
          <w:tcPr>
            <w:tcW w:w="7848" w:type="dxa"/>
            <w:gridSpan w:val="3"/>
          </w:tcPr>
          <w:p w:rsidR="005827A0" w:rsidRPr="00322808" w:rsidRDefault="005827A0" w:rsidP="0039736F">
            <w:pPr>
              <w:jc w:val="both"/>
              <w:rPr>
                <w:b/>
                <w:sz w:val="28"/>
              </w:rPr>
            </w:pPr>
            <w:r w:rsidRPr="00322808">
              <w:rPr>
                <w:b/>
                <w:sz w:val="28"/>
              </w:rPr>
              <w:t xml:space="preserve">Глава администрации </w:t>
            </w:r>
          </w:p>
        </w:tc>
        <w:tc>
          <w:tcPr>
            <w:tcW w:w="2004" w:type="dxa"/>
          </w:tcPr>
          <w:p w:rsidR="005827A0" w:rsidRPr="00322808" w:rsidRDefault="005827A0" w:rsidP="0039736F">
            <w:pPr>
              <w:jc w:val="center"/>
              <w:rPr>
                <w:b/>
                <w:sz w:val="28"/>
              </w:rPr>
            </w:pPr>
            <w:r w:rsidRPr="00322808">
              <w:rPr>
                <w:b/>
                <w:sz w:val="28"/>
              </w:rPr>
              <w:t>8622</w:t>
            </w:r>
          </w:p>
        </w:tc>
      </w:tr>
      <w:tr w:rsidR="005827A0" w:rsidRPr="00322808" w:rsidTr="0039736F">
        <w:trPr>
          <w:cantSplit/>
        </w:trPr>
        <w:tc>
          <w:tcPr>
            <w:tcW w:w="9852" w:type="dxa"/>
            <w:gridSpan w:val="4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  <w:szCs w:val="28"/>
              </w:rPr>
              <w:t>Должности муниципальной службы, замещаемые для непосредственного обеспечения исполнения полномочий лица, замещающего муниципальную должность, на срок полномочий указанного лица</w:t>
            </w:r>
          </w:p>
        </w:tc>
      </w:tr>
      <w:tr w:rsidR="005827A0" w:rsidRPr="00322808" w:rsidTr="0039736F">
        <w:trPr>
          <w:cantSplit/>
        </w:trPr>
        <w:tc>
          <w:tcPr>
            <w:tcW w:w="9852" w:type="dxa"/>
            <w:gridSpan w:val="4"/>
          </w:tcPr>
          <w:p w:rsidR="005827A0" w:rsidRPr="00A37696" w:rsidRDefault="005827A0" w:rsidP="0039736F">
            <w:pPr>
              <w:pStyle w:val="Heading1"/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37696">
              <w:rPr>
                <w:rFonts w:ascii="Times New Roman" w:hAnsi="Times New Roman"/>
                <w:color w:val="auto"/>
                <w:sz w:val="28"/>
              </w:rPr>
              <w:t>Ведущая группа должностей муниципальной службы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00469E" w:rsidRDefault="005827A0" w:rsidP="0039736F">
            <w:pPr>
              <w:rPr>
                <w:sz w:val="28"/>
              </w:rPr>
            </w:pPr>
            <w:r w:rsidRPr="0000469E">
              <w:rPr>
                <w:sz w:val="28"/>
              </w:rPr>
              <w:t xml:space="preserve">Помощник 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5012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00469E" w:rsidRDefault="005827A0" w:rsidP="0039736F">
            <w:pPr>
              <w:rPr>
                <w:sz w:val="28"/>
              </w:rPr>
            </w:pPr>
            <w:r w:rsidRPr="0000469E">
              <w:rPr>
                <w:sz w:val="28"/>
              </w:rPr>
              <w:t xml:space="preserve">Пресс-секретарь 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5012</w:t>
            </w:r>
          </w:p>
        </w:tc>
      </w:tr>
      <w:tr w:rsidR="005827A0" w:rsidRPr="00322808" w:rsidTr="0039736F">
        <w:trPr>
          <w:cantSplit/>
        </w:trPr>
        <w:tc>
          <w:tcPr>
            <w:tcW w:w="9852" w:type="dxa"/>
            <w:gridSpan w:val="4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Должности муниципальной службы, замещаемые путем заключения</w:t>
            </w:r>
          </w:p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 xml:space="preserve">Трудового договора с установленным кругом обязанностей </w:t>
            </w:r>
          </w:p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 xml:space="preserve">по обеспечению исполнения полномочий </w:t>
            </w:r>
          </w:p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органа местного самоуправления</w:t>
            </w:r>
          </w:p>
        </w:tc>
      </w:tr>
      <w:tr w:rsidR="005827A0" w:rsidRPr="00322808" w:rsidTr="0039736F">
        <w:trPr>
          <w:cantSplit/>
        </w:trPr>
        <w:tc>
          <w:tcPr>
            <w:tcW w:w="9852" w:type="dxa"/>
            <w:gridSpan w:val="4"/>
          </w:tcPr>
          <w:p w:rsidR="005827A0" w:rsidRPr="00322808" w:rsidRDefault="005827A0" w:rsidP="0039736F">
            <w:pPr>
              <w:jc w:val="center"/>
              <w:rPr>
                <w:b/>
                <w:sz w:val="28"/>
              </w:rPr>
            </w:pPr>
            <w:r w:rsidRPr="00322808">
              <w:rPr>
                <w:b/>
                <w:sz w:val="28"/>
              </w:rPr>
              <w:t>Главная группа должностей муниципальной службы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Первый заместитель главы администрации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7170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Заместитель главы администрации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7170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Управляющий делами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7170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Начальник управления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6858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Председатель комитета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6858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A37696" w:rsidRDefault="005827A0" w:rsidP="0039736F">
            <w:pPr>
              <w:pStyle w:val="Heading2"/>
              <w:rPr>
                <w:rFonts w:ascii="Times New Roman" w:hAnsi="Times New Roman"/>
                <w:color w:val="auto"/>
              </w:rPr>
            </w:pPr>
            <w:r w:rsidRPr="00A37696">
              <w:rPr>
                <w:rFonts w:ascii="Times New Roman" w:hAnsi="Times New Roman"/>
                <w:color w:val="auto"/>
              </w:rPr>
              <w:t>Начальник отдела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6234</w:t>
            </w:r>
          </w:p>
        </w:tc>
      </w:tr>
      <w:tr w:rsidR="005827A0" w:rsidRPr="00322808" w:rsidTr="0039736F">
        <w:trPr>
          <w:cantSplit/>
        </w:trPr>
        <w:tc>
          <w:tcPr>
            <w:tcW w:w="9852" w:type="dxa"/>
            <w:gridSpan w:val="4"/>
          </w:tcPr>
          <w:p w:rsidR="005827A0" w:rsidRPr="00A37696" w:rsidRDefault="005827A0" w:rsidP="0039736F">
            <w:pPr>
              <w:pStyle w:val="Heading1"/>
              <w:jc w:val="center"/>
              <w:rPr>
                <w:rFonts w:ascii="Times New Roman" w:hAnsi="Times New Roman"/>
                <w:b/>
                <w:color w:val="auto"/>
                <w:sz w:val="28"/>
              </w:rPr>
            </w:pPr>
            <w:r w:rsidRPr="00A37696">
              <w:rPr>
                <w:rFonts w:ascii="Times New Roman" w:hAnsi="Times New Roman"/>
                <w:b/>
                <w:color w:val="auto"/>
                <w:sz w:val="28"/>
              </w:rPr>
              <w:t>Ведущая группа должностей муниципальной службы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Заместитель начальника управления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22808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5886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Заместитель председателя комитета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5886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Заместитель начальника отдела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5832</w:t>
            </w:r>
          </w:p>
        </w:tc>
      </w:tr>
      <w:tr w:rsidR="005827A0" w:rsidRPr="00322808" w:rsidTr="0039736F">
        <w:trPr>
          <w:trHeight w:val="377"/>
        </w:trPr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Главный юрисконсульт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5012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Главный бухгалтер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22808">
            <w:pPr>
              <w:rPr>
                <w:sz w:val="28"/>
              </w:rPr>
            </w:pPr>
            <w:r w:rsidRPr="00322808">
              <w:rPr>
                <w:sz w:val="28"/>
              </w:rPr>
              <w:t>5012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Начальник отдела управления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22808">
            <w:pPr>
              <w:rPr>
                <w:sz w:val="28"/>
              </w:rPr>
            </w:pPr>
            <w:r w:rsidRPr="00322808">
              <w:rPr>
                <w:sz w:val="28"/>
              </w:rPr>
              <w:t>4708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Начальник отдела комитета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22808">
            <w:pPr>
              <w:rPr>
                <w:sz w:val="28"/>
              </w:rPr>
            </w:pPr>
            <w:r w:rsidRPr="00322808">
              <w:rPr>
                <w:sz w:val="28"/>
              </w:rPr>
              <w:t>4708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00469E" w:rsidRDefault="005827A0" w:rsidP="0039736F">
            <w:pPr>
              <w:rPr>
                <w:sz w:val="28"/>
              </w:rPr>
            </w:pPr>
            <w:r w:rsidRPr="0000469E">
              <w:rPr>
                <w:sz w:val="28"/>
              </w:rPr>
              <w:t xml:space="preserve">Помощник </w:t>
            </w:r>
          </w:p>
        </w:tc>
        <w:tc>
          <w:tcPr>
            <w:tcW w:w="2089" w:type="dxa"/>
            <w:gridSpan w:val="2"/>
          </w:tcPr>
          <w:p w:rsidR="005827A0" w:rsidRPr="0000469E" w:rsidRDefault="005827A0" w:rsidP="0039736F">
            <w:pPr>
              <w:jc w:val="center"/>
              <w:rPr>
                <w:sz w:val="28"/>
              </w:rPr>
            </w:pPr>
            <w:r w:rsidRPr="0000469E">
              <w:rPr>
                <w:sz w:val="28"/>
              </w:rPr>
              <w:t>6268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00469E" w:rsidRDefault="005827A0" w:rsidP="0039736F">
            <w:pPr>
              <w:rPr>
                <w:sz w:val="28"/>
              </w:rPr>
            </w:pPr>
            <w:r w:rsidRPr="0000469E">
              <w:rPr>
                <w:sz w:val="28"/>
              </w:rPr>
              <w:t xml:space="preserve">Пресс-секретарь </w:t>
            </w:r>
          </w:p>
        </w:tc>
        <w:tc>
          <w:tcPr>
            <w:tcW w:w="2089" w:type="dxa"/>
            <w:gridSpan w:val="2"/>
          </w:tcPr>
          <w:p w:rsidR="005827A0" w:rsidRPr="0000469E" w:rsidRDefault="005827A0" w:rsidP="0039736F">
            <w:pPr>
              <w:jc w:val="center"/>
              <w:rPr>
                <w:sz w:val="28"/>
              </w:rPr>
            </w:pPr>
            <w:r w:rsidRPr="0000469E">
              <w:rPr>
                <w:sz w:val="28"/>
              </w:rPr>
              <w:t>6268</w:t>
            </w:r>
          </w:p>
        </w:tc>
      </w:tr>
      <w:tr w:rsidR="005827A0" w:rsidRPr="00322808" w:rsidTr="0039736F">
        <w:trPr>
          <w:cantSplit/>
        </w:trPr>
        <w:tc>
          <w:tcPr>
            <w:tcW w:w="9852" w:type="dxa"/>
            <w:gridSpan w:val="4"/>
          </w:tcPr>
          <w:p w:rsidR="005827A0" w:rsidRPr="00322808" w:rsidRDefault="005827A0" w:rsidP="0039736F">
            <w:pPr>
              <w:pStyle w:val="Heading3"/>
              <w:jc w:val="center"/>
              <w:rPr>
                <w:rFonts w:ascii="Times New Roman" w:hAnsi="Times New Roman" w:cs="Times New Roman"/>
                <w:sz w:val="28"/>
              </w:rPr>
            </w:pPr>
            <w:r w:rsidRPr="00322808">
              <w:rPr>
                <w:rFonts w:ascii="Times New Roman" w:hAnsi="Times New Roman" w:cs="Times New Roman"/>
                <w:sz w:val="28"/>
              </w:rPr>
              <w:t>Старшая группа должностей муниципальной службы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Консультант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4708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Юрисконсульт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4708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Главный специалист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3853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Ведущий специалист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3853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Инспектор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3228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Бухгалтер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3228</w:t>
            </w:r>
          </w:p>
        </w:tc>
      </w:tr>
      <w:tr w:rsidR="005827A0" w:rsidRPr="00322808" w:rsidTr="0039736F">
        <w:tc>
          <w:tcPr>
            <w:tcW w:w="7763" w:type="dxa"/>
            <w:gridSpan w:val="2"/>
          </w:tcPr>
          <w:p w:rsidR="005827A0" w:rsidRPr="00322808" w:rsidRDefault="005827A0" w:rsidP="0039736F">
            <w:pPr>
              <w:rPr>
                <w:sz w:val="28"/>
              </w:rPr>
            </w:pPr>
            <w:r w:rsidRPr="00322808">
              <w:rPr>
                <w:sz w:val="28"/>
              </w:rPr>
              <w:t>Специалист 1 разряда</w:t>
            </w:r>
          </w:p>
        </w:tc>
        <w:tc>
          <w:tcPr>
            <w:tcW w:w="2089" w:type="dxa"/>
            <w:gridSpan w:val="2"/>
          </w:tcPr>
          <w:p w:rsidR="005827A0" w:rsidRPr="00322808" w:rsidRDefault="005827A0" w:rsidP="0039736F">
            <w:pPr>
              <w:jc w:val="center"/>
              <w:rPr>
                <w:sz w:val="28"/>
              </w:rPr>
            </w:pPr>
            <w:r w:rsidRPr="00322808">
              <w:rPr>
                <w:sz w:val="28"/>
              </w:rPr>
              <w:t>2672</w:t>
            </w:r>
          </w:p>
        </w:tc>
      </w:tr>
    </w:tbl>
    <w:p w:rsidR="005827A0" w:rsidRPr="00322808" w:rsidRDefault="005827A0" w:rsidP="00821100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07"/>
        <w:gridCol w:w="1363"/>
      </w:tblGrid>
      <w:tr w:rsidR="005827A0" w:rsidRPr="00322808" w:rsidTr="0039736F">
        <w:tc>
          <w:tcPr>
            <w:tcW w:w="9570" w:type="dxa"/>
            <w:gridSpan w:val="2"/>
          </w:tcPr>
          <w:p w:rsidR="005827A0" w:rsidRPr="00322808" w:rsidRDefault="005827A0" w:rsidP="0039736F">
            <w:pPr>
              <w:pStyle w:val="ConsPlusNormal"/>
              <w:jc w:val="center"/>
              <w:outlineLvl w:val="0"/>
              <w:rPr>
                <w:b/>
              </w:rPr>
            </w:pPr>
            <w:r w:rsidRPr="00322808">
              <w:rPr>
                <w:b/>
              </w:rPr>
              <w:t>Часть 3. Должности муниципальной службы в контрольном органе</w:t>
            </w:r>
          </w:p>
          <w:p w:rsidR="005827A0" w:rsidRPr="00322808" w:rsidRDefault="005827A0" w:rsidP="0039736F">
            <w:pPr>
              <w:pStyle w:val="ConsPlusNormal"/>
              <w:jc w:val="center"/>
            </w:pPr>
            <w:r w:rsidRPr="00322808">
              <w:rPr>
                <w:b/>
              </w:rPr>
              <w:t>муниципального образования</w:t>
            </w:r>
          </w:p>
        </w:tc>
      </w:tr>
      <w:tr w:rsidR="005827A0" w:rsidRPr="00322808" w:rsidTr="0039736F">
        <w:tc>
          <w:tcPr>
            <w:tcW w:w="9570" w:type="dxa"/>
            <w:gridSpan w:val="2"/>
          </w:tcPr>
          <w:p w:rsidR="005827A0" w:rsidRPr="00322808" w:rsidRDefault="005827A0" w:rsidP="0039736F">
            <w:pPr>
              <w:pStyle w:val="ConsPlusNormal"/>
              <w:jc w:val="center"/>
            </w:pPr>
            <w:r w:rsidRPr="00322808">
              <w:t>Должности муниципальной службы, замещаемые путем заключения трудового договора с установленным кругом обязанностей по обеспечению исполнения полномочий контрольного органа муниципального образования</w:t>
            </w:r>
          </w:p>
        </w:tc>
      </w:tr>
      <w:tr w:rsidR="005827A0" w:rsidRPr="00322808" w:rsidTr="0039736F">
        <w:tc>
          <w:tcPr>
            <w:tcW w:w="9570" w:type="dxa"/>
            <w:gridSpan w:val="2"/>
          </w:tcPr>
          <w:p w:rsidR="005827A0" w:rsidRPr="00322808" w:rsidRDefault="005827A0" w:rsidP="0039736F">
            <w:pPr>
              <w:pStyle w:val="ConsPlusNormal"/>
              <w:jc w:val="center"/>
              <w:outlineLvl w:val="0"/>
            </w:pPr>
            <w:r w:rsidRPr="00322808">
              <w:t>Ведущая группа должностей муниципальной службы</w:t>
            </w:r>
          </w:p>
        </w:tc>
      </w:tr>
      <w:tr w:rsidR="005827A0" w:rsidRPr="00322808" w:rsidTr="0039736F">
        <w:tc>
          <w:tcPr>
            <w:tcW w:w="8207" w:type="dxa"/>
          </w:tcPr>
          <w:p w:rsidR="005827A0" w:rsidRPr="00322808" w:rsidRDefault="005827A0" w:rsidP="0039736F">
            <w:pPr>
              <w:pStyle w:val="ConsPlusNormal"/>
              <w:jc w:val="both"/>
            </w:pPr>
            <w:r w:rsidRPr="00322808">
              <w:t>Главный инспектор</w:t>
            </w:r>
          </w:p>
        </w:tc>
        <w:tc>
          <w:tcPr>
            <w:tcW w:w="1363" w:type="dxa"/>
          </w:tcPr>
          <w:p w:rsidR="005827A0" w:rsidRPr="00322808" w:rsidRDefault="005827A0" w:rsidP="0039736F">
            <w:pPr>
              <w:pStyle w:val="ConsPlusNormal"/>
              <w:jc w:val="both"/>
            </w:pPr>
            <w:r w:rsidRPr="00322808">
              <w:t>6267</w:t>
            </w:r>
          </w:p>
        </w:tc>
      </w:tr>
      <w:tr w:rsidR="005827A0" w:rsidRPr="00322808" w:rsidTr="0039736F">
        <w:tc>
          <w:tcPr>
            <w:tcW w:w="9570" w:type="dxa"/>
            <w:gridSpan w:val="2"/>
          </w:tcPr>
          <w:p w:rsidR="005827A0" w:rsidRPr="00322808" w:rsidRDefault="005827A0" w:rsidP="0039736F">
            <w:pPr>
              <w:pStyle w:val="ConsPlusNormal"/>
              <w:jc w:val="center"/>
            </w:pPr>
            <w:r w:rsidRPr="00322808">
              <w:t>Старшая группа должностей муниципальной службы</w:t>
            </w:r>
          </w:p>
        </w:tc>
      </w:tr>
      <w:tr w:rsidR="005827A0" w:rsidRPr="00322808" w:rsidTr="0039736F">
        <w:tc>
          <w:tcPr>
            <w:tcW w:w="8207" w:type="dxa"/>
          </w:tcPr>
          <w:p w:rsidR="005827A0" w:rsidRPr="00322808" w:rsidRDefault="005827A0" w:rsidP="0039736F">
            <w:pPr>
              <w:pStyle w:val="ConsPlusNormal"/>
              <w:jc w:val="both"/>
            </w:pPr>
            <w:r w:rsidRPr="00322808">
              <w:t>Инспектор</w:t>
            </w:r>
          </w:p>
        </w:tc>
        <w:tc>
          <w:tcPr>
            <w:tcW w:w="1363" w:type="dxa"/>
          </w:tcPr>
          <w:p w:rsidR="005827A0" w:rsidRPr="00322808" w:rsidRDefault="005827A0" w:rsidP="0039736F">
            <w:pPr>
              <w:pStyle w:val="ConsPlusNormal"/>
              <w:jc w:val="both"/>
            </w:pPr>
            <w:r w:rsidRPr="00322808">
              <w:t>4778</w:t>
            </w:r>
          </w:p>
        </w:tc>
      </w:tr>
    </w:tbl>
    <w:p w:rsidR="005827A0" w:rsidRDefault="005827A0" w:rsidP="00322808">
      <w:pPr>
        <w:jc w:val="right"/>
        <w:rPr>
          <w:sz w:val="28"/>
        </w:rPr>
      </w:pPr>
    </w:p>
    <w:p w:rsidR="005827A0" w:rsidRPr="008E2B28" w:rsidRDefault="005827A0" w:rsidP="00322808">
      <w:pPr>
        <w:jc w:val="right"/>
        <w:rPr>
          <w:sz w:val="28"/>
        </w:rPr>
      </w:pPr>
      <w:r>
        <w:rPr>
          <w:sz w:val="28"/>
        </w:rPr>
        <w:br w:type="page"/>
      </w:r>
      <w:r w:rsidRPr="008E2B28">
        <w:rPr>
          <w:sz w:val="28"/>
        </w:rPr>
        <w:t>ПРИЛОЖЕНИЕ №</w:t>
      </w:r>
      <w:r>
        <w:rPr>
          <w:sz w:val="28"/>
        </w:rPr>
        <w:t>2</w:t>
      </w:r>
    </w:p>
    <w:p w:rsidR="005827A0" w:rsidRDefault="005827A0" w:rsidP="00131ED0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Кирсановского городского</w:t>
      </w:r>
    </w:p>
    <w:p w:rsidR="005827A0" w:rsidRDefault="005827A0" w:rsidP="005C04CD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Совета народных депутатов</w:t>
      </w:r>
    </w:p>
    <w:p w:rsidR="005827A0" w:rsidRDefault="005827A0" w:rsidP="005C04CD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Тамбовской области</w:t>
      </w:r>
    </w:p>
    <w:p w:rsidR="005827A0" w:rsidRDefault="005827A0" w:rsidP="005C04CD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от «26» октября  2022 года № 222</w:t>
      </w:r>
    </w:p>
    <w:p w:rsidR="005827A0" w:rsidRDefault="005827A0" w:rsidP="00322808">
      <w:pPr>
        <w:pStyle w:val="Standard"/>
        <w:jc w:val="center"/>
        <w:rPr>
          <w:b/>
          <w:sz w:val="28"/>
          <w:szCs w:val="28"/>
        </w:rPr>
      </w:pPr>
    </w:p>
    <w:p w:rsidR="005827A0" w:rsidRPr="008E2B28" w:rsidRDefault="005827A0" w:rsidP="00322808">
      <w:pPr>
        <w:jc w:val="right"/>
        <w:rPr>
          <w:sz w:val="28"/>
        </w:rPr>
      </w:pPr>
      <w:r>
        <w:rPr>
          <w:sz w:val="28"/>
        </w:rPr>
        <w:t>«П</w:t>
      </w:r>
      <w:r w:rsidRPr="008E2B28">
        <w:rPr>
          <w:sz w:val="28"/>
        </w:rPr>
        <w:t>РИЛОЖЕНИЕ №</w:t>
      </w:r>
      <w:r>
        <w:rPr>
          <w:sz w:val="28"/>
        </w:rPr>
        <w:t>7</w:t>
      </w:r>
    </w:p>
    <w:p w:rsidR="005827A0" w:rsidRPr="008E2B28" w:rsidRDefault="005827A0" w:rsidP="00322808">
      <w:pPr>
        <w:jc w:val="right"/>
        <w:rPr>
          <w:sz w:val="28"/>
        </w:rPr>
      </w:pPr>
      <w:r w:rsidRPr="008E2B28">
        <w:rPr>
          <w:sz w:val="28"/>
        </w:rPr>
        <w:t>к Положению об оплате труда</w:t>
      </w:r>
    </w:p>
    <w:p w:rsidR="005827A0" w:rsidRDefault="005827A0" w:rsidP="00322808">
      <w:pPr>
        <w:jc w:val="right"/>
        <w:rPr>
          <w:sz w:val="28"/>
        </w:rPr>
      </w:pPr>
      <w:r w:rsidRPr="008E2B28">
        <w:rPr>
          <w:sz w:val="28"/>
        </w:rPr>
        <w:t>муниципальных служащих</w:t>
      </w:r>
    </w:p>
    <w:p w:rsidR="005827A0" w:rsidRDefault="005827A0" w:rsidP="00322808">
      <w:pPr>
        <w:jc w:val="right"/>
        <w:rPr>
          <w:sz w:val="28"/>
        </w:rPr>
      </w:pPr>
    </w:p>
    <w:p w:rsidR="005827A0" w:rsidRPr="00322808" w:rsidRDefault="005827A0" w:rsidP="00322808">
      <w:pPr>
        <w:jc w:val="center"/>
        <w:rPr>
          <w:b/>
          <w:sz w:val="28"/>
          <w:szCs w:val="28"/>
        </w:rPr>
      </w:pPr>
      <w:r w:rsidRPr="00322808">
        <w:rPr>
          <w:b/>
          <w:sz w:val="28"/>
          <w:szCs w:val="28"/>
        </w:rPr>
        <w:t>Таблица</w:t>
      </w:r>
    </w:p>
    <w:p w:rsidR="005827A0" w:rsidRPr="00322808" w:rsidRDefault="005827A0" w:rsidP="00322808">
      <w:pPr>
        <w:jc w:val="center"/>
        <w:rPr>
          <w:b/>
          <w:sz w:val="28"/>
          <w:szCs w:val="28"/>
        </w:rPr>
      </w:pPr>
      <w:r w:rsidRPr="00322808">
        <w:rPr>
          <w:b/>
          <w:sz w:val="28"/>
          <w:szCs w:val="28"/>
        </w:rPr>
        <w:t>соответствия классных чинов, квалификационных разрядов муниципальных служащих городского округа – город Кирсанов классным чинам государственной гражданской службы Тамбовской области и размеры надбавок за классный чин муниципальных служащих городского округа – город Кирсанов</w:t>
      </w:r>
    </w:p>
    <w:p w:rsidR="005827A0" w:rsidRPr="00322808" w:rsidRDefault="005827A0" w:rsidP="00322808">
      <w:pPr>
        <w:jc w:val="center"/>
        <w:rPr>
          <w:b/>
          <w:sz w:val="28"/>
          <w:szCs w:val="28"/>
        </w:rPr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0"/>
        <w:gridCol w:w="2593"/>
        <w:gridCol w:w="7"/>
        <w:gridCol w:w="3005"/>
        <w:gridCol w:w="1555"/>
      </w:tblGrid>
      <w:tr w:rsidR="005827A0" w:rsidRPr="00322808" w:rsidTr="0039736F">
        <w:tc>
          <w:tcPr>
            <w:tcW w:w="3100" w:type="dxa"/>
          </w:tcPr>
          <w:p w:rsidR="005827A0" w:rsidRPr="00322808" w:rsidRDefault="005827A0" w:rsidP="0039736F">
            <w:pPr>
              <w:jc w:val="center"/>
              <w:rPr>
                <w:b/>
              </w:rPr>
            </w:pPr>
            <w:r w:rsidRPr="00322808">
              <w:rPr>
                <w:b/>
              </w:rPr>
              <w:t>Классные чины</w:t>
            </w:r>
          </w:p>
          <w:p w:rsidR="005827A0" w:rsidRPr="00322808" w:rsidRDefault="005827A0" w:rsidP="0039736F">
            <w:pPr>
              <w:jc w:val="center"/>
              <w:rPr>
                <w:b/>
              </w:rPr>
            </w:pPr>
            <w:r w:rsidRPr="00322808">
              <w:rPr>
                <w:b/>
              </w:rPr>
              <w:t>муниципальных</w:t>
            </w:r>
          </w:p>
          <w:p w:rsidR="005827A0" w:rsidRPr="00322808" w:rsidRDefault="005827A0" w:rsidP="0039736F">
            <w:pPr>
              <w:jc w:val="center"/>
              <w:rPr>
                <w:b/>
              </w:rPr>
            </w:pPr>
            <w:r w:rsidRPr="00322808">
              <w:rPr>
                <w:b/>
              </w:rPr>
              <w:t>служащих</w:t>
            </w:r>
          </w:p>
          <w:p w:rsidR="005827A0" w:rsidRPr="00322808" w:rsidRDefault="005827A0" w:rsidP="0039736F">
            <w:pPr>
              <w:jc w:val="center"/>
              <w:rPr>
                <w:b/>
              </w:rPr>
            </w:pPr>
            <w:r w:rsidRPr="00322808">
              <w:rPr>
                <w:b/>
              </w:rPr>
              <w:t>городского округа-</w:t>
            </w:r>
          </w:p>
          <w:p w:rsidR="005827A0" w:rsidRPr="00322808" w:rsidRDefault="005827A0" w:rsidP="0039736F">
            <w:pPr>
              <w:jc w:val="center"/>
              <w:rPr>
                <w:b/>
              </w:rPr>
            </w:pPr>
            <w:r w:rsidRPr="00322808">
              <w:rPr>
                <w:b/>
              </w:rPr>
              <w:t>город Кирсанов</w:t>
            </w:r>
          </w:p>
        </w:tc>
        <w:tc>
          <w:tcPr>
            <w:tcW w:w="2593" w:type="dxa"/>
          </w:tcPr>
          <w:p w:rsidR="005827A0" w:rsidRPr="00322808" w:rsidRDefault="005827A0" w:rsidP="0039736F">
            <w:pPr>
              <w:jc w:val="center"/>
              <w:rPr>
                <w:b/>
              </w:rPr>
            </w:pPr>
            <w:r w:rsidRPr="00322808">
              <w:rPr>
                <w:b/>
              </w:rPr>
              <w:t>Квалификационные</w:t>
            </w:r>
          </w:p>
          <w:p w:rsidR="005827A0" w:rsidRPr="00322808" w:rsidRDefault="005827A0" w:rsidP="0039736F">
            <w:pPr>
              <w:jc w:val="center"/>
              <w:rPr>
                <w:b/>
              </w:rPr>
            </w:pPr>
            <w:r w:rsidRPr="00322808">
              <w:rPr>
                <w:b/>
              </w:rPr>
              <w:t>разряды</w:t>
            </w:r>
          </w:p>
          <w:p w:rsidR="005827A0" w:rsidRPr="00322808" w:rsidRDefault="005827A0" w:rsidP="0039736F">
            <w:pPr>
              <w:jc w:val="center"/>
              <w:rPr>
                <w:b/>
              </w:rPr>
            </w:pPr>
            <w:r w:rsidRPr="00322808">
              <w:rPr>
                <w:b/>
              </w:rPr>
              <w:t>муниципальных</w:t>
            </w:r>
          </w:p>
          <w:p w:rsidR="005827A0" w:rsidRPr="00322808" w:rsidRDefault="005827A0" w:rsidP="0039736F">
            <w:pPr>
              <w:jc w:val="center"/>
              <w:rPr>
                <w:b/>
              </w:rPr>
            </w:pPr>
            <w:r w:rsidRPr="00322808">
              <w:rPr>
                <w:b/>
              </w:rPr>
              <w:t>служащих</w:t>
            </w:r>
          </w:p>
          <w:p w:rsidR="005827A0" w:rsidRPr="00322808" w:rsidRDefault="005827A0" w:rsidP="0039736F">
            <w:pPr>
              <w:jc w:val="center"/>
              <w:rPr>
                <w:b/>
              </w:rPr>
            </w:pPr>
            <w:r w:rsidRPr="00322808">
              <w:rPr>
                <w:b/>
              </w:rPr>
              <w:t>городского округа-</w:t>
            </w:r>
          </w:p>
          <w:p w:rsidR="005827A0" w:rsidRPr="00322808" w:rsidRDefault="005827A0" w:rsidP="0039736F">
            <w:pPr>
              <w:jc w:val="center"/>
              <w:rPr>
                <w:b/>
              </w:rPr>
            </w:pPr>
            <w:r w:rsidRPr="00322808">
              <w:rPr>
                <w:b/>
              </w:rPr>
              <w:t>город Кирсанов</w:t>
            </w:r>
          </w:p>
        </w:tc>
        <w:tc>
          <w:tcPr>
            <w:tcW w:w="3012" w:type="dxa"/>
            <w:gridSpan w:val="2"/>
          </w:tcPr>
          <w:p w:rsidR="005827A0" w:rsidRPr="00322808" w:rsidRDefault="005827A0" w:rsidP="0039736F">
            <w:pPr>
              <w:jc w:val="center"/>
              <w:rPr>
                <w:b/>
              </w:rPr>
            </w:pPr>
            <w:r w:rsidRPr="00322808">
              <w:rPr>
                <w:b/>
              </w:rPr>
              <w:t>Классные чины</w:t>
            </w:r>
          </w:p>
          <w:p w:rsidR="005827A0" w:rsidRPr="00322808" w:rsidRDefault="005827A0" w:rsidP="0039736F">
            <w:pPr>
              <w:jc w:val="center"/>
              <w:rPr>
                <w:b/>
              </w:rPr>
            </w:pPr>
            <w:r w:rsidRPr="00322808">
              <w:rPr>
                <w:b/>
              </w:rPr>
              <w:t>государственной</w:t>
            </w:r>
          </w:p>
          <w:p w:rsidR="005827A0" w:rsidRPr="00322808" w:rsidRDefault="005827A0" w:rsidP="0039736F">
            <w:pPr>
              <w:jc w:val="center"/>
              <w:rPr>
                <w:b/>
              </w:rPr>
            </w:pPr>
            <w:r w:rsidRPr="00322808">
              <w:rPr>
                <w:b/>
              </w:rPr>
              <w:t>гражданской</w:t>
            </w:r>
          </w:p>
          <w:p w:rsidR="005827A0" w:rsidRPr="00322808" w:rsidRDefault="005827A0" w:rsidP="0039736F">
            <w:pPr>
              <w:jc w:val="center"/>
              <w:rPr>
                <w:b/>
              </w:rPr>
            </w:pPr>
            <w:r w:rsidRPr="00322808">
              <w:rPr>
                <w:b/>
              </w:rPr>
              <w:t>службы</w:t>
            </w:r>
          </w:p>
          <w:p w:rsidR="005827A0" w:rsidRPr="00322808" w:rsidRDefault="005827A0" w:rsidP="0039736F">
            <w:pPr>
              <w:jc w:val="center"/>
              <w:rPr>
                <w:b/>
              </w:rPr>
            </w:pPr>
            <w:r w:rsidRPr="00322808">
              <w:rPr>
                <w:b/>
              </w:rPr>
              <w:t>Тамбовской области</w:t>
            </w:r>
          </w:p>
          <w:p w:rsidR="005827A0" w:rsidRPr="00322808" w:rsidRDefault="005827A0" w:rsidP="0039736F">
            <w:pPr>
              <w:jc w:val="center"/>
              <w:rPr>
                <w:b/>
              </w:rPr>
            </w:pPr>
          </w:p>
        </w:tc>
        <w:tc>
          <w:tcPr>
            <w:tcW w:w="1555" w:type="dxa"/>
          </w:tcPr>
          <w:p w:rsidR="005827A0" w:rsidRPr="00322808" w:rsidRDefault="005827A0" w:rsidP="0039736F">
            <w:pPr>
              <w:jc w:val="center"/>
              <w:rPr>
                <w:b/>
              </w:rPr>
            </w:pPr>
            <w:r w:rsidRPr="00322808">
              <w:rPr>
                <w:b/>
              </w:rPr>
              <w:t>Надбавка</w:t>
            </w:r>
          </w:p>
          <w:p w:rsidR="005827A0" w:rsidRPr="00322808" w:rsidRDefault="005827A0" w:rsidP="0039736F">
            <w:pPr>
              <w:jc w:val="center"/>
              <w:rPr>
                <w:b/>
              </w:rPr>
            </w:pPr>
            <w:r w:rsidRPr="00322808">
              <w:rPr>
                <w:b/>
              </w:rPr>
              <w:t>за классный чин</w:t>
            </w:r>
          </w:p>
          <w:p w:rsidR="005827A0" w:rsidRPr="00322808" w:rsidRDefault="005827A0" w:rsidP="0039736F">
            <w:pPr>
              <w:jc w:val="center"/>
              <w:rPr>
                <w:b/>
              </w:rPr>
            </w:pPr>
            <w:r w:rsidRPr="00322808">
              <w:rPr>
                <w:b/>
              </w:rPr>
              <w:t>(рублей</w:t>
            </w:r>
          </w:p>
          <w:p w:rsidR="005827A0" w:rsidRPr="00322808" w:rsidRDefault="005827A0" w:rsidP="0039736F">
            <w:pPr>
              <w:jc w:val="center"/>
              <w:rPr>
                <w:b/>
              </w:rPr>
            </w:pPr>
            <w:r w:rsidRPr="00322808">
              <w:rPr>
                <w:b/>
              </w:rPr>
              <w:t>в месяц)</w:t>
            </w:r>
          </w:p>
        </w:tc>
      </w:tr>
      <w:tr w:rsidR="005827A0" w:rsidRPr="00322808" w:rsidTr="0039736F">
        <w:tc>
          <w:tcPr>
            <w:tcW w:w="3100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Действительный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муниципальный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 1 класса</w:t>
            </w:r>
          </w:p>
        </w:tc>
        <w:tc>
          <w:tcPr>
            <w:tcW w:w="2593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Действительный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муниципальный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 xml:space="preserve">советник области 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1класса</w:t>
            </w:r>
          </w:p>
        </w:tc>
        <w:tc>
          <w:tcPr>
            <w:tcW w:w="3012" w:type="dxa"/>
            <w:gridSpan w:val="2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Действительный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государственный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 Тамбовской области 1 класса</w:t>
            </w:r>
          </w:p>
        </w:tc>
        <w:tc>
          <w:tcPr>
            <w:tcW w:w="1555" w:type="dxa"/>
          </w:tcPr>
          <w:p w:rsidR="005827A0" w:rsidRPr="00322808" w:rsidRDefault="005827A0" w:rsidP="003973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2957</w:t>
            </w:r>
          </w:p>
        </w:tc>
      </w:tr>
      <w:tr w:rsidR="005827A0" w:rsidRPr="00322808" w:rsidTr="0039736F">
        <w:tc>
          <w:tcPr>
            <w:tcW w:w="3100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Действительный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муниципальный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 2 класса</w:t>
            </w:r>
          </w:p>
        </w:tc>
        <w:tc>
          <w:tcPr>
            <w:tcW w:w="2593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Действительный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муниципальный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 области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2 класса</w:t>
            </w:r>
          </w:p>
        </w:tc>
        <w:tc>
          <w:tcPr>
            <w:tcW w:w="3012" w:type="dxa"/>
            <w:gridSpan w:val="2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Действительный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государственный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 Тамбовской области 2 класса</w:t>
            </w:r>
          </w:p>
        </w:tc>
        <w:tc>
          <w:tcPr>
            <w:tcW w:w="1555" w:type="dxa"/>
          </w:tcPr>
          <w:p w:rsidR="005827A0" w:rsidRPr="00322808" w:rsidRDefault="005827A0" w:rsidP="003973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2809</w:t>
            </w:r>
          </w:p>
        </w:tc>
      </w:tr>
      <w:tr w:rsidR="005827A0" w:rsidRPr="00322808" w:rsidTr="0039736F">
        <w:tc>
          <w:tcPr>
            <w:tcW w:w="3100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Действительный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муниципальный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 3 класса</w:t>
            </w:r>
          </w:p>
        </w:tc>
        <w:tc>
          <w:tcPr>
            <w:tcW w:w="2593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Действительный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муниципальный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 области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3 класса</w:t>
            </w:r>
          </w:p>
        </w:tc>
        <w:tc>
          <w:tcPr>
            <w:tcW w:w="3012" w:type="dxa"/>
            <w:gridSpan w:val="2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Действительный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государственный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 Тамбовской области 3 класса</w:t>
            </w:r>
          </w:p>
        </w:tc>
        <w:tc>
          <w:tcPr>
            <w:tcW w:w="1555" w:type="dxa"/>
          </w:tcPr>
          <w:p w:rsidR="005827A0" w:rsidRPr="00322808" w:rsidRDefault="005827A0" w:rsidP="003973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2661</w:t>
            </w:r>
          </w:p>
        </w:tc>
      </w:tr>
      <w:tr w:rsidR="005827A0" w:rsidRPr="00322808" w:rsidTr="0039736F">
        <w:tc>
          <w:tcPr>
            <w:tcW w:w="3100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Муниципальный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 1 класса</w:t>
            </w:r>
          </w:p>
        </w:tc>
        <w:tc>
          <w:tcPr>
            <w:tcW w:w="2593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Действительный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 xml:space="preserve">муниципальной 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службы 1 класса</w:t>
            </w:r>
          </w:p>
        </w:tc>
        <w:tc>
          <w:tcPr>
            <w:tcW w:w="3012" w:type="dxa"/>
            <w:gridSpan w:val="2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Государственный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 Тамбовской области 1 класса</w:t>
            </w:r>
          </w:p>
        </w:tc>
        <w:tc>
          <w:tcPr>
            <w:tcW w:w="1555" w:type="dxa"/>
          </w:tcPr>
          <w:p w:rsidR="005827A0" w:rsidRPr="00322808" w:rsidRDefault="005827A0" w:rsidP="002F72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2293</w:t>
            </w:r>
          </w:p>
        </w:tc>
      </w:tr>
      <w:tr w:rsidR="005827A0" w:rsidRPr="00322808" w:rsidTr="0039736F">
        <w:tc>
          <w:tcPr>
            <w:tcW w:w="3100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Муниципальный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 2 класса</w:t>
            </w:r>
          </w:p>
        </w:tc>
        <w:tc>
          <w:tcPr>
            <w:tcW w:w="2593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Действительный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 xml:space="preserve">муниципальной 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службы 2 класса</w:t>
            </w:r>
          </w:p>
        </w:tc>
        <w:tc>
          <w:tcPr>
            <w:tcW w:w="3012" w:type="dxa"/>
            <w:gridSpan w:val="2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Государственный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 Тамбовской области 2 класса</w:t>
            </w:r>
          </w:p>
        </w:tc>
        <w:tc>
          <w:tcPr>
            <w:tcW w:w="1555" w:type="dxa"/>
          </w:tcPr>
          <w:p w:rsidR="005827A0" w:rsidRPr="00322808" w:rsidRDefault="005827A0" w:rsidP="002F72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2144</w:t>
            </w:r>
          </w:p>
        </w:tc>
      </w:tr>
      <w:tr w:rsidR="005827A0" w:rsidRPr="00322808" w:rsidTr="0039736F">
        <w:tc>
          <w:tcPr>
            <w:tcW w:w="3100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Муниципальный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советник3 класса</w:t>
            </w:r>
          </w:p>
        </w:tc>
        <w:tc>
          <w:tcPr>
            <w:tcW w:w="2593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Действительный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 xml:space="preserve">муниципальной 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службы 3 класса</w:t>
            </w:r>
          </w:p>
        </w:tc>
        <w:tc>
          <w:tcPr>
            <w:tcW w:w="3012" w:type="dxa"/>
            <w:gridSpan w:val="2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Государственный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 Тамбовской области 3 класса</w:t>
            </w:r>
          </w:p>
        </w:tc>
        <w:tc>
          <w:tcPr>
            <w:tcW w:w="1555" w:type="dxa"/>
          </w:tcPr>
          <w:p w:rsidR="005827A0" w:rsidRPr="00322808" w:rsidRDefault="005827A0" w:rsidP="002F72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1996</w:t>
            </w:r>
          </w:p>
        </w:tc>
      </w:tr>
      <w:tr w:rsidR="005827A0" w:rsidRPr="00322808" w:rsidTr="0039736F">
        <w:tc>
          <w:tcPr>
            <w:tcW w:w="3100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муниципальной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службы 1 класса</w:t>
            </w:r>
          </w:p>
        </w:tc>
        <w:tc>
          <w:tcPr>
            <w:tcW w:w="2593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Муниципальный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 1 класса</w:t>
            </w:r>
          </w:p>
        </w:tc>
        <w:tc>
          <w:tcPr>
            <w:tcW w:w="3012" w:type="dxa"/>
            <w:gridSpan w:val="2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государственной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гражданской службы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Тамбовской области 1 класса</w:t>
            </w:r>
          </w:p>
        </w:tc>
        <w:tc>
          <w:tcPr>
            <w:tcW w:w="1555" w:type="dxa"/>
          </w:tcPr>
          <w:p w:rsidR="005827A0" w:rsidRPr="00322808" w:rsidRDefault="005827A0" w:rsidP="002F72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</w:t>
            </w:r>
          </w:p>
        </w:tc>
      </w:tr>
      <w:tr w:rsidR="005827A0" w:rsidRPr="00322808" w:rsidTr="0039736F">
        <w:trPr>
          <w:trHeight w:val="650"/>
        </w:trPr>
        <w:tc>
          <w:tcPr>
            <w:tcW w:w="3100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муниципальной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службы 2 класса</w:t>
            </w:r>
          </w:p>
        </w:tc>
        <w:tc>
          <w:tcPr>
            <w:tcW w:w="2600" w:type="dxa"/>
            <w:gridSpan w:val="2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Муниципальной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 2 класса</w:t>
            </w:r>
          </w:p>
        </w:tc>
        <w:tc>
          <w:tcPr>
            <w:tcW w:w="3005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государственной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гражданской службы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Тамбовской области 2 класса</w:t>
            </w:r>
          </w:p>
        </w:tc>
        <w:tc>
          <w:tcPr>
            <w:tcW w:w="1555" w:type="dxa"/>
          </w:tcPr>
          <w:p w:rsidR="005827A0" w:rsidRPr="00322808" w:rsidRDefault="005827A0" w:rsidP="003973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1552</w:t>
            </w:r>
          </w:p>
        </w:tc>
      </w:tr>
      <w:tr w:rsidR="005827A0" w:rsidRPr="00322808" w:rsidTr="0039736F">
        <w:tc>
          <w:tcPr>
            <w:tcW w:w="3100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муниципальной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службы3 класса</w:t>
            </w:r>
          </w:p>
        </w:tc>
        <w:tc>
          <w:tcPr>
            <w:tcW w:w="2593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Муниципальный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 3 класса</w:t>
            </w:r>
          </w:p>
        </w:tc>
        <w:tc>
          <w:tcPr>
            <w:tcW w:w="3012" w:type="dxa"/>
            <w:gridSpan w:val="2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государственной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гражданской службы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Тамбовской области 3 класса</w:t>
            </w:r>
          </w:p>
        </w:tc>
        <w:tc>
          <w:tcPr>
            <w:tcW w:w="1555" w:type="dxa"/>
          </w:tcPr>
          <w:p w:rsidR="005827A0" w:rsidRPr="00322808" w:rsidRDefault="005827A0" w:rsidP="002F72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</w:t>
            </w:r>
          </w:p>
        </w:tc>
      </w:tr>
      <w:tr w:rsidR="005827A0" w:rsidRPr="00322808" w:rsidTr="0039736F">
        <w:tc>
          <w:tcPr>
            <w:tcW w:w="3100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Референт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муниципальной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службы 1 класса</w:t>
            </w:r>
          </w:p>
        </w:tc>
        <w:tc>
          <w:tcPr>
            <w:tcW w:w="2593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муниципальной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службы 1 класса</w:t>
            </w:r>
          </w:p>
        </w:tc>
        <w:tc>
          <w:tcPr>
            <w:tcW w:w="3012" w:type="dxa"/>
            <w:gridSpan w:val="2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Референт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государственной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гражданской службы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Тамбовской области 1 класса</w:t>
            </w:r>
          </w:p>
        </w:tc>
        <w:tc>
          <w:tcPr>
            <w:tcW w:w="1555" w:type="dxa"/>
          </w:tcPr>
          <w:p w:rsidR="005827A0" w:rsidRPr="00322808" w:rsidRDefault="005827A0" w:rsidP="002F72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1257</w:t>
            </w:r>
          </w:p>
        </w:tc>
      </w:tr>
      <w:tr w:rsidR="005827A0" w:rsidRPr="00322808" w:rsidTr="0039736F">
        <w:tc>
          <w:tcPr>
            <w:tcW w:w="3100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Референт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муниципальной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службы 2 класса</w:t>
            </w:r>
          </w:p>
        </w:tc>
        <w:tc>
          <w:tcPr>
            <w:tcW w:w="2593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муниципальной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службы 2 класса</w:t>
            </w:r>
          </w:p>
        </w:tc>
        <w:tc>
          <w:tcPr>
            <w:tcW w:w="3012" w:type="dxa"/>
            <w:gridSpan w:val="2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Референт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государственной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гражданской службы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Тамбовской области 2 класса</w:t>
            </w:r>
          </w:p>
        </w:tc>
        <w:tc>
          <w:tcPr>
            <w:tcW w:w="1555" w:type="dxa"/>
          </w:tcPr>
          <w:p w:rsidR="005827A0" w:rsidRPr="00322808" w:rsidRDefault="005827A0" w:rsidP="002F72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1145</w:t>
            </w:r>
          </w:p>
        </w:tc>
      </w:tr>
      <w:tr w:rsidR="005827A0" w:rsidRPr="00322808" w:rsidTr="0039736F">
        <w:tc>
          <w:tcPr>
            <w:tcW w:w="3100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Референт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муниципальной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службы 3 класса</w:t>
            </w:r>
          </w:p>
        </w:tc>
        <w:tc>
          <w:tcPr>
            <w:tcW w:w="2593" w:type="dxa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Советник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муниципальной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службы 3 класса</w:t>
            </w:r>
          </w:p>
        </w:tc>
        <w:tc>
          <w:tcPr>
            <w:tcW w:w="3012" w:type="dxa"/>
            <w:gridSpan w:val="2"/>
          </w:tcPr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Референт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государственной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гражданской службы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 xml:space="preserve">Российской </w:t>
            </w:r>
          </w:p>
          <w:p w:rsidR="005827A0" w:rsidRPr="00322808" w:rsidRDefault="005827A0" w:rsidP="0039736F">
            <w:pPr>
              <w:jc w:val="both"/>
              <w:rPr>
                <w:sz w:val="28"/>
                <w:szCs w:val="28"/>
              </w:rPr>
            </w:pPr>
            <w:r w:rsidRPr="00322808">
              <w:rPr>
                <w:sz w:val="28"/>
                <w:szCs w:val="28"/>
              </w:rPr>
              <w:t>Федерации 3 класса</w:t>
            </w:r>
          </w:p>
        </w:tc>
        <w:tc>
          <w:tcPr>
            <w:tcW w:w="1555" w:type="dxa"/>
          </w:tcPr>
          <w:p w:rsidR="005827A0" w:rsidRPr="00322808" w:rsidRDefault="005827A0" w:rsidP="003973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1035</w:t>
            </w:r>
          </w:p>
        </w:tc>
      </w:tr>
    </w:tbl>
    <w:p w:rsidR="005827A0" w:rsidRDefault="005827A0" w:rsidP="00131ED0">
      <w:pPr>
        <w:jc w:val="right"/>
        <w:rPr>
          <w:sz w:val="28"/>
        </w:rPr>
      </w:pPr>
    </w:p>
    <w:p w:rsidR="005827A0" w:rsidRDefault="005827A0" w:rsidP="00131ED0">
      <w:pPr>
        <w:jc w:val="right"/>
        <w:rPr>
          <w:sz w:val="28"/>
        </w:rPr>
      </w:pPr>
      <w:r>
        <w:rPr>
          <w:sz w:val="28"/>
        </w:rPr>
        <w:br w:type="page"/>
      </w:r>
      <w:r w:rsidRPr="008E2B28">
        <w:rPr>
          <w:sz w:val="28"/>
        </w:rPr>
        <w:t>ПРИЛОЖЕНИЕ №</w:t>
      </w:r>
      <w:r>
        <w:rPr>
          <w:sz w:val="28"/>
        </w:rPr>
        <w:t>3</w:t>
      </w:r>
    </w:p>
    <w:p w:rsidR="005827A0" w:rsidRDefault="005827A0" w:rsidP="00131ED0">
      <w:pPr>
        <w:jc w:val="right"/>
        <w:rPr>
          <w:sz w:val="28"/>
          <w:szCs w:val="28"/>
        </w:rPr>
      </w:pPr>
      <w:r w:rsidRPr="00131ED0">
        <w:rPr>
          <w:sz w:val="28"/>
          <w:szCs w:val="28"/>
        </w:rPr>
        <w:t xml:space="preserve"> </w:t>
      </w:r>
      <w:r>
        <w:rPr>
          <w:sz w:val="28"/>
          <w:szCs w:val="28"/>
        </w:rPr>
        <w:t>к решению Кирсановского городского</w:t>
      </w:r>
    </w:p>
    <w:p w:rsidR="005827A0" w:rsidRDefault="005827A0" w:rsidP="005C04CD">
      <w:pPr>
        <w:ind w:left="4680"/>
        <w:jc w:val="center"/>
        <w:rPr>
          <w:sz w:val="28"/>
          <w:szCs w:val="28"/>
        </w:rPr>
      </w:pPr>
      <w:r>
        <w:rPr>
          <w:sz w:val="28"/>
          <w:szCs w:val="28"/>
        </w:rPr>
        <w:t>Совета народных депутатов</w:t>
      </w:r>
    </w:p>
    <w:p w:rsidR="005827A0" w:rsidRDefault="005827A0" w:rsidP="005C04CD">
      <w:pPr>
        <w:ind w:left="4680"/>
        <w:jc w:val="center"/>
        <w:rPr>
          <w:sz w:val="28"/>
          <w:szCs w:val="28"/>
        </w:rPr>
      </w:pPr>
      <w:r>
        <w:rPr>
          <w:sz w:val="28"/>
          <w:szCs w:val="28"/>
        </w:rPr>
        <w:t>Тамбовской области</w:t>
      </w:r>
    </w:p>
    <w:p w:rsidR="005827A0" w:rsidRDefault="005827A0" w:rsidP="005C04CD">
      <w:pPr>
        <w:ind w:left="4680"/>
        <w:jc w:val="center"/>
        <w:rPr>
          <w:sz w:val="28"/>
          <w:szCs w:val="28"/>
        </w:rPr>
      </w:pPr>
      <w:r>
        <w:rPr>
          <w:sz w:val="28"/>
          <w:szCs w:val="28"/>
        </w:rPr>
        <w:t>от «26» октября  2022 года № 222</w:t>
      </w:r>
    </w:p>
    <w:p w:rsidR="005827A0" w:rsidRPr="008E2B28" w:rsidRDefault="005827A0" w:rsidP="0049718B">
      <w:pPr>
        <w:jc w:val="right"/>
        <w:rPr>
          <w:sz w:val="28"/>
        </w:rPr>
      </w:pPr>
    </w:p>
    <w:p w:rsidR="005827A0" w:rsidRDefault="005827A0" w:rsidP="0049718B">
      <w:pPr>
        <w:pStyle w:val="Standard"/>
        <w:jc w:val="center"/>
        <w:rPr>
          <w:b/>
          <w:sz w:val="28"/>
          <w:szCs w:val="28"/>
        </w:rPr>
      </w:pPr>
    </w:p>
    <w:p w:rsidR="005827A0" w:rsidRPr="008E2B28" w:rsidRDefault="005827A0" w:rsidP="0049718B">
      <w:pPr>
        <w:jc w:val="right"/>
        <w:rPr>
          <w:sz w:val="28"/>
        </w:rPr>
      </w:pPr>
      <w:r w:rsidRPr="008E2B28">
        <w:rPr>
          <w:sz w:val="28"/>
        </w:rPr>
        <w:t>ПРИЛОЖЕНИЕ №</w:t>
      </w:r>
      <w:r>
        <w:rPr>
          <w:sz w:val="28"/>
        </w:rPr>
        <w:t>8</w:t>
      </w:r>
    </w:p>
    <w:p w:rsidR="005827A0" w:rsidRPr="008E2B28" w:rsidRDefault="005827A0" w:rsidP="0049718B">
      <w:pPr>
        <w:jc w:val="right"/>
        <w:rPr>
          <w:sz w:val="28"/>
        </w:rPr>
      </w:pPr>
      <w:r w:rsidRPr="008E2B28">
        <w:rPr>
          <w:sz w:val="28"/>
        </w:rPr>
        <w:t>к Положению об оплате труда</w:t>
      </w:r>
    </w:p>
    <w:p w:rsidR="005827A0" w:rsidRDefault="005827A0" w:rsidP="0049718B">
      <w:pPr>
        <w:pStyle w:val="Heading6"/>
        <w:jc w:val="right"/>
        <w:rPr>
          <w:b/>
          <w:sz w:val="27"/>
          <w:szCs w:val="27"/>
        </w:rPr>
      </w:pPr>
      <w:r w:rsidRPr="008E2B28">
        <w:t>муниципальных служащих</w:t>
      </w:r>
    </w:p>
    <w:p w:rsidR="005827A0" w:rsidRDefault="005827A0" w:rsidP="00901520">
      <w:pPr>
        <w:pStyle w:val="Heading6"/>
        <w:rPr>
          <w:b/>
          <w:sz w:val="27"/>
          <w:szCs w:val="27"/>
        </w:rPr>
      </w:pPr>
    </w:p>
    <w:p w:rsidR="005827A0" w:rsidRDefault="005827A0" w:rsidP="0049718B">
      <w:pPr>
        <w:pStyle w:val="Heading6"/>
        <w:ind w:firstLine="709"/>
        <w:rPr>
          <w:b/>
          <w:sz w:val="27"/>
          <w:szCs w:val="27"/>
        </w:rPr>
      </w:pPr>
    </w:p>
    <w:p w:rsidR="005827A0" w:rsidRPr="00CE5669" w:rsidRDefault="005827A0" w:rsidP="0049718B">
      <w:pPr>
        <w:pStyle w:val="Heading6"/>
        <w:ind w:firstLine="709"/>
        <w:rPr>
          <w:b/>
          <w:szCs w:val="28"/>
        </w:rPr>
      </w:pPr>
      <w:r w:rsidRPr="00CE5669">
        <w:rPr>
          <w:b/>
          <w:szCs w:val="28"/>
        </w:rPr>
        <w:t xml:space="preserve">Размеры и порядок выплаты премии по итогам работы за квартал, </w:t>
      </w:r>
    </w:p>
    <w:p w:rsidR="005827A0" w:rsidRPr="00CE5669" w:rsidRDefault="005827A0" w:rsidP="0049718B">
      <w:pPr>
        <w:pStyle w:val="Heading6"/>
        <w:ind w:firstLine="709"/>
        <w:rPr>
          <w:b/>
          <w:szCs w:val="28"/>
        </w:rPr>
      </w:pPr>
      <w:r w:rsidRPr="00CE5669">
        <w:rPr>
          <w:b/>
          <w:szCs w:val="28"/>
        </w:rPr>
        <w:t xml:space="preserve">за год </w:t>
      </w:r>
    </w:p>
    <w:p w:rsidR="005827A0" w:rsidRPr="008E2B28" w:rsidRDefault="005827A0" w:rsidP="0049718B">
      <w:pPr>
        <w:pStyle w:val="ConsPlusNormal"/>
        <w:ind w:firstLine="709"/>
        <w:jc w:val="both"/>
        <w:outlineLvl w:val="0"/>
        <w:rPr>
          <w:shd w:val="clear" w:color="auto" w:fill="FFFFFF"/>
        </w:rPr>
      </w:pPr>
    </w:p>
    <w:p w:rsidR="005827A0" w:rsidRDefault="005827A0" w:rsidP="0049718B">
      <w:pPr>
        <w:pStyle w:val="ConsPlusNormal"/>
        <w:numPr>
          <w:ilvl w:val="0"/>
          <w:numId w:val="2"/>
        </w:numPr>
        <w:ind w:left="0" w:firstLine="709"/>
        <w:jc w:val="both"/>
        <w:outlineLvl w:val="0"/>
      </w:pPr>
      <w:r>
        <w:t>Настоящий Порядок распространяет свое действие на всех муниципальных служащих городского округа город Кирсанов, заключивших трудовые договоры в органах местного самоуправления.</w:t>
      </w:r>
    </w:p>
    <w:p w:rsidR="005827A0" w:rsidRDefault="005827A0" w:rsidP="009E65D5">
      <w:pPr>
        <w:pStyle w:val="ConsPlusNormal"/>
        <w:numPr>
          <w:ilvl w:val="0"/>
          <w:numId w:val="2"/>
        </w:numPr>
        <w:ind w:left="0" w:firstLine="709"/>
        <w:jc w:val="both"/>
        <w:outlineLvl w:val="0"/>
      </w:pPr>
      <w:r>
        <w:t>Премия по итогам работы за квартал устанавливается в размере четырех должностных окладов в год  и выплачивается ежеквартально в равных долях (один должностной оклад в квартал). Поступившие на муниципальную службу работники получают премию по итогам работы за квартал пропорционально отработанному времени с даты назначения на должность до конца квартала.</w:t>
      </w:r>
    </w:p>
    <w:p w:rsidR="005827A0" w:rsidRPr="00E07282" w:rsidRDefault="005827A0" w:rsidP="00E07282">
      <w:pPr>
        <w:pStyle w:val="ConsPlusNormal"/>
        <w:numPr>
          <w:ilvl w:val="0"/>
          <w:numId w:val="2"/>
        </w:numPr>
        <w:ind w:left="0" w:firstLine="709"/>
        <w:jc w:val="both"/>
        <w:outlineLvl w:val="0"/>
      </w:pPr>
      <w:r>
        <w:t xml:space="preserve"> Премия по итогам работы за год  устанавливается в размере до десяти  должностных окладов  и выплачивается на основании локального акта органа местного самоуправления. </w:t>
      </w:r>
    </w:p>
    <w:p w:rsidR="005827A0" w:rsidRDefault="005827A0" w:rsidP="00E07282">
      <w:pPr>
        <w:pStyle w:val="ConsPlusNormal"/>
        <w:numPr>
          <w:ilvl w:val="0"/>
          <w:numId w:val="2"/>
        </w:numPr>
        <w:ind w:left="0" w:firstLine="709"/>
        <w:jc w:val="both"/>
        <w:outlineLvl w:val="0"/>
      </w:pPr>
      <w:r w:rsidRPr="00E07282">
        <w:t xml:space="preserve">Количество должностных окладов </w:t>
      </w:r>
      <w:r>
        <w:t>рассчитывается, исходя из  пределов лимитов бюджетных обязательств, выделяемых на оплату труда муниципальных служащих. Вновь принятым муниципальным служащим выплата премии по итогам работы за год производится пропорционально отработанному времени с даты назначения на должность до конца календарного года.</w:t>
      </w:r>
    </w:p>
    <w:p w:rsidR="005827A0" w:rsidRDefault="005827A0" w:rsidP="00444129">
      <w:pPr>
        <w:pStyle w:val="BodyText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444129">
        <w:rPr>
          <w:sz w:val="28"/>
          <w:szCs w:val="28"/>
        </w:rPr>
        <w:t xml:space="preserve"> Премия по итогам  работы за год не выплачивается муниципальным служащим</w:t>
      </w:r>
      <w:r>
        <w:rPr>
          <w:sz w:val="28"/>
          <w:szCs w:val="28"/>
        </w:rPr>
        <w:t>:</w:t>
      </w:r>
    </w:p>
    <w:p w:rsidR="005827A0" w:rsidRPr="00444129" w:rsidRDefault="005827A0" w:rsidP="00444129">
      <w:pPr>
        <w:pStyle w:val="BodyText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 w:rsidRPr="00444129">
        <w:rPr>
          <w:sz w:val="28"/>
          <w:szCs w:val="28"/>
        </w:rPr>
        <w:t xml:space="preserve">находящимся в отпуске по уходу за ребенком до достижения им возраста трех лет, других отпусках без сохранения денежного содержания; </w:t>
      </w:r>
    </w:p>
    <w:p w:rsidR="005827A0" w:rsidRDefault="005827A0" w:rsidP="00444129">
      <w:pPr>
        <w:pStyle w:val="BodyText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4129">
        <w:rPr>
          <w:sz w:val="28"/>
          <w:szCs w:val="28"/>
        </w:rPr>
        <w:t>увольняемым в связи с несоблюдением ограничений, нарушением запретов и невыполнением обязательств, установле</w:t>
      </w:r>
      <w:r>
        <w:rPr>
          <w:sz w:val="28"/>
          <w:szCs w:val="28"/>
        </w:rPr>
        <w:t>нных для муниципальных служащих;</w:t>
      </w:r>
    </w:p>
    <w:p w:rsidR="005827A0" w:rsidRPr="005C04CD" w:rsidRDefault="005827A0" w:rsidP="005C04CD">
      <w:pPr>
        <w:pStyle w:val="BodyText"/>
        <w:spacing w:after="0"/>
        <w:ind w:firstLine="708"/>
        <w:jc w:val="both"/>
        <w:rPr>
          <w:sz w:val="28"/>
          <w:szCs w:val="28"/>
        </w:rPr>
      </w:pPr>
      <w:r w:rsidRPr="005C04CD">
        <w:rPr>
          <w:sz w:val="28"/>
          <w:szCs w:val="28"/>
        </w:rPr>
        <w:t>- имеющим неснятое дисциплинарное взыскание.</w:t>
      </w:r>
      <w:bookmarkStart w:id="0" w:name="_GoBack"/>
      <w:bookmarkEnd w:id="0"/>
    </w:p>
    <w:sectPr w:rsidR="005827A0" w:rsidRPr="005C04CD" w:rsidSect="00B06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332D8"/>
    <w:multiLevelType w:val="hybridMultilevel"/>
    <w:tmpl w:val="E774EC12"/>
    <w:lvl w:ilvl="0" w:tplc="6FDE37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E627FB6"/>
    <w:multiLevelType w:val="hybridMultilevel"/>
    <w:tmpl w:val="E774EC12"/>
    <w:lvl w:ilvl="0" w:tplc="6FDE37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4961"/>
    <w:rsid w:val="0000469E"/>
    <w:rsid w:val="00016324"/>
    <w:rsid w:val="000851C3"/>
    <w:rsid w:val="000F67C4"/>
    <w:rsid w:val="00131ED0"/>
    <w:rsid w:val="00185D51"/>
    <w:rsid w:val="001C056D"/>
    <w:rsid w:val="001C6702"/>
    <w:rsid w:val="002258C0"/>
    <w:rsid w:val="00235687"/>
    <w:rsid w:val="00251527"/>
    <w:rsid w:val="00264874"/>
    <w:rsid w:val="002978C6"/>
    <w:rsid w:val="002B7B54"/>
    <w:rsid w:val="002D4566"/>
    <w:rsid w:val="002F72A1"/>
    <w:rsid w:val="00322808"/>
    <w:rsid w:val="0039736F"/>
    <w:rsid w:val="003C37D5"/>
    <w:rsid w:val="004055E3"/>
    <w:rsid w:val="00444129"/>
    <w:rsid w:val="00455902"/>
    <w:rsid w:val="00482D3E"/>
    <w:rsid w:val="004923E3"/>
    <w:rsid w:val="0049718B"/>
    <w:rsid w:val="005245B7"/>
    <w:rsid w:val="005827A0"/>
    <w:rsid w:val="005C04CD"/>
    <w:rsid w:val="005E5E27"/>
    <w:rsid w:val="00701502"/>
    <w:rsid w:val="00736E0B"/>
    <w:rsid w:val="007408EA"/>
    <w:rsid w:val="007502F7"/>
    <w:rsid w:val="00784961"/>
    <w:rsid w:val="00821100"/>
    <w:rsid w:val="00895946"/>
    <w:rsid w:val="008A1E8F"/>
    <w:rsid w:val="008E2B28"/>
    <w:rsid w:val="008F1A4C"/>
    <w:rsid w:val="00901520"/>
    <w:rsid w:val="0094056A"/>
    <w:rsid w:val="0098090F"/>
    <w:rsid w:val="009B4BC3"/>
    <w:rsid w:val="009E59AA"/>
    <w:rsid w:val="009E65D5"/>
    <w:rsid w:val="009F5E31"/>
    <w:rsid w:val="00A01299"/>
    <w:rsid w:val="00A37696"/>
    <w:rsid w:val="00A80CC5"/>
    <w:rsid w:val="00A9349C"/>
    <w:rsid w:val="00A93BD1"/>
    <w:rsid w:val="00AC0B53"/>
    <w:rsid w:val="00B06A80"/>
    <w:rsid w:val="00B37D9F"/>
    <w:rsid w:val="00C37C19"/>
    <w:rsid w:val="00C96CA2"/>
    <w:rsid w:val="00CD48C8"/>
    <w:rsid w:val="00CE5669"/>
    <w:rsid w:val="00D61B7A"/>
    <w:rsid w:val="00D717B5"/>
    <w:rsid w:val="00DA1BCA"/>
    <w:rsid w:val="00DC0196"/>
    <w:rsid w:val="00E07282"/>
    <w:rsid w:val="00E27060"/>
    <w:rsid w:val="00E8549F"/>
    <w:rsid w:val="00F55579"/>
    <w:rsid w:val="00F72BDB"/>
    <w:rsid w:val="00F7381B"/>
    <w:rsid w:val="00FF2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961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21100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21100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2110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E2B28"/>
    <w:pPr>
      <w:keepNext/>
      <w:jc w:val="center"/>
      <w:outlineLvl w:val="5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21100"/>
    <w:rPr>
      <w:rFonts w:ascii="Calibri Light" w:hAnsi="Calibri Light" w:cs="Times New Roman"/>
      <w:color w:val="2E74B5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21100"/>
    <w:rPr>
      <w:rFonts w:ascii="Calibri Light" w:hAnsi="Calibri Light" w:cs="Times New Roman"/>
      <w:color w:val="2E74B5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21100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8E2B2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961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784961"/>
    <w:pPr>
      <w:suppressAutoHyphens/>
      <w:jc w:val="center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84961"/>
    <w:rPr>
      <w:rFonts w:ascii="Times New Roman" w:hAnsi="Times New Roman" w:cs="Times New Roman"/>
      <w:sz w:val="20"/>
      <w:szCs w:val="20"/>
      <w:lang w:eastAsia="ru-RU"/>
    </w:rPr>
  </w:style>
  <w:style w:type="paragraph" w:styleId="HTMLPreformatted">
    <w:name w:val="HTML Preformatted"/>
    <w:basedOn w:val="Normal"/>
    <w:next w:val="Normal"/>
    <w:link w:val="HTMLPreformattedChar"/>
    <w:uiPriority w:val="99"/>
    <w:rsid w:val="00701502"/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0150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TML">
    <w:name w:val="Стандартный HTML Знак"/>
    <w:basedOn w:val="DefaultParagraphFont"/>
    <w:uiPriority w:val="99"/>
    <w:semiHidden/>
    <w:rsid w:val="00701502"/>
    <w:rPr>
      <w:rFonts w:ascii="Consolas" w:hAnsi="Consolas" w:cs="Consolas"/>
      <w:sz w:val="20"/>
      <w:szCs w:val="20"/>
      <w:lang w:eastAsia="ru-RU"/>
    </w:rPr>
  </w:style>
  <w:style w:type="paragraph" w:customStyle="1" w:styleId="Standard">
    <w:name w:val="Standard"/>
    <w:uiPriority w:val="99"/>
    <w:rsid w:val="00185D51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rsid w:val="00185D51"/>
    <w:pPr>
      <w:spacing w:after="140" w:line="288" w:lineRule="auto"/>
    </w:pPr>
  </w:style>
  <w:style w:type="paragraph" w:customStyle="1" w:styleId="ConsNormal">
    <w:name w:val="ConsNormal"/>
    <w:uiPriority w:val="99"/>
    <w:rsid w:val="008E2B28"/>
    <w:pPr>
      <w:widowControl w:val="0"/>
      <w:ind w:firstLine="720"/>
    </w:pPr>
    <w:rPr>
      <w:rFonts w:ascii="Arial" w:eastAsia="Times New Roman" w:hAnsi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821100"/>
    <w:pPr>
      <w:jc w:val="center"/>
    </w:pPr>
    <w:rPr>
      <w:sz w:val="28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821100"/>
    <w:rPr>
      <w:rFonts w:ascii="Times New Roman" w:hAnsi="Times New Roman" w:cs="Times New Roman"/>
      <w:sz w:val="20"/>
      <w:szCs w:val="20"/>
      <w:lang w:val="en-US" w:eastAsia="ru-RU"/>
    </w:rPr>
  </w:style>
  <w:style w:type="paragraph" w:styleId="BodyText">
    <w:name w:val="Body Text"/>
    <w:basedOn w:val="Normal"/>
    <w:link w:val="BodyTextChar"/>
    <w:uiPriority w:val="99"/>
    <w:rsid w:val="004441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44129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408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08E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8</Pages>
  <Words>1648</Words>
  <Characters>9399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7</cp:revision>
  <cp:lastPrinted>2022-10-26T10:17:00Z</cp:lastPrinted>
  <dcterms:created xsi:type="dcterms:W3CDTF">2022-10-19T07:39:00Z</dcterms:created>
  <dcterms:modified xsi:type="dcterms:W3CDTF">2022-10-27T08:38:00Z</dcterms:modified>
</cp:coreProperties>
</file>